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620" w:rsidRPr="003C60DF" w:rsidRDefault="00C45620" w:rsidP="00ED5B61">
      <w:pPr>
        <w:pStyle w:val="a3"/>
        <w:rPr>
          <w:rStyle w:val="StyleComplexNazanin"/>
          <w:rFonts w:asciiTheme="majorBidi" w:hAnsiTheme="majorBidi" w:cs="B Nazanin" w:hint="cs"/>
          <w:color w:val="000000" w:themeColor="text1"/>
          <w:rtl/>
          <w:lang w:bidi="fa-IR"/>
        </w:rPr>
      </w:pPr>
    </w:p>
    <w:p w:rsidR="00A56133" w:rsidRPr="003C60DF" w:rsidRDefault="00A56133" w:rsidP="00ED5B6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247CEE">
        <w:trPr>
          <w:cantSplit/>
        </w:trPr>
        <w:tc>
          <w:tcPr>
            <w:tcW w:w="794" w:type="dxa"/>
          </w:tcPr>
          <w:p w:rsidR="00847B11" w:rsidRPr="003C60DF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847B11" w:rsidRPr="003C60DF" w:rsidRDefault="008A1EC0" w:rsidP="00776D30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</w:t>
            </w:r>
            <w:r w:rsidR="00C45620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: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0222AF">
        <w:trPr>
          <w:cantSplit/>
          <w:trHeight w:val="700"/>
        </w:trPr>
        <w:tc>
          <w:tcPr>
            <w:tcW w:w="794" w:type="dxa"/>
            <w:vAlign w:val="center"/>
          </w:tcPr>
          <w:p w:rsidR="00872B77" w:rsidRPr="003C60DF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776D30" w:rsidRPr="003C60DF" w:rsidRDefault="000222AF" w:rsidP="000222AF">
            <w:pPr>
              <w:spacing w:line="324" w:lineRule="auto"/>
              <w:ind w:left="425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آسیب مراکز پرتونگاری جزو کدام فوریت می باشد؟</w:t>
            </w:r>
          </w:p>
        </w:tc>
      </w:tr>
      <w:tr w:rsidR="003C60DF" w:rsidRPr="003C60DF" w:rsidTr="00247CEE">
        <w:trPr>
          <w:cantSplit/>
        </w:trPr>
        <w:tc>
          <w:tcPr>
            <w:tcW w:w="794" w:type="dxa"/>
          </w:tcPr>
          <w:p w:rsidR="000222AF" w:rsidRPr="003C60DF" w:rsidRDefault="000222AF" w:rsidP="000222A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0222AF" w:rsidRPr="003C60DF" w:rsidRDefault="000222AF" w:rsidP="000222A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0222AF" w:rsidRPr="003C60DF" w:rsidRDefault="000222AF" w:rsidP="000222AF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حوادث پرتوی              </w:t>
            </w:r>
          </w:p>
        </w:tc>
      </w:tr>
      <w:tr w:rsidR="003C60DF" w:rsidRPr="003C60DF" w:rsidTr="00247CEE">
        <w:trPr>
          <w:cantSplit/>
        </w:trPr>
        <w:tc>
          <w:tcPr>
            <w:tcW w:w="794" w:type="dxa"/>
          </w:tcPr>
          <w:p w:rsidR="000222AF" w:rsidRPr="003C60DF" w:rsidRDefault="000222AF" w:rsidP="000222A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0222AF" w:rsidRPr="003C60DF" w:rsidRDefault="000222AF" w:rsidP="000222A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0222AF" w:rsidRPr="003C60DF" w:rsidRDefault="000222AF" w:rsidP="000222AF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حوادث شیمیایی              </w:t>
            </w:r>
          </w:p>
        </w:tc>
      </w:tr>
      <w:tr w:rsidR="003C60DF" w:rsidRPr="003C60DF" w:rsidTr="00247CEE">
        <w:trPr>
          <w:cantSplit/>
        </w:trPr>
        <w:tc>
          <w:tcPr>
            <w:tcW w:w="794" w:type="dxa"/>
          </w:tcPr>
          <w:p w:rsidR="000222AF" w:rsidRPr="003C60DF" w:rsidRDefault="000222AF" w:rsidP="000222A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0222AF" w:rsidRPr="003C60DF" w:rsidRDefault="000222AF" w:rsidP="000222A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0222AF" w:rsidRPr="003C60DF" w:rsidRDefault="000222AF" w:rsidP="000222AF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الف و ب                 </w:t>
            </w:r>
            <w:bookmarkStart w:id="0" w:name="_GoBack"/>
            <w:bookmarkEnd w:id="0"/>
          </w:p>
        </w:tc>
      </w:tr>
      <w:tr w:rsidR="003C60DF" w:rsidRPr="003C60DF" w:rsidTr="00247CEE">
        <w:trPr>
          <w:cantSplit/>
        </w:trPr>
        <w:tc>
          <w:tcPr>
            <w:tcW w:w="794" w:type="dxa"/>
          </w:tcPr>
          <w:p w:rsidR="000222AF" w:rsidRPr="003C60DF" w:rsidRDefault="000222AF" w:rsidP="000222A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0222AF" w:rsidRPr="003C60DF" w:rsidRDefault="000222AF" w:rsidP="000222A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0222AF" w:rsidRPr="003C60DF" w:rsidRDefault="000222AF" w:rsidP="000222AF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هیچکدام</w:t>
            </w:r>
          </w:p>
        </w:tc>
      </w:tr>
      <w:tr w:rsidR="00B93860" w:rsidRPr="003C60DF" w:rsidTr="00247CEE">
        <w:trPr>
          <w:cantSplit/>
        </w:trPr>
        <w:tc>
          <w:tcPr>
            <w:tcW w:w="794" w:type="dxa"/>
          </w:tcPr>
          <w:p w:rsidR="00B93860" w:rsidRPr="003C60DF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B93860" w:rsidRPr="003C60DF" w:rsidRDefault="00DD68B7" w:rsidP="00DD68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</w:t>
            </w:r>
            <w:r w:rsidR="00334193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دستورالعمل ها</w:t>
            </w:r>
          </w:p>
        </w:tc>
      </w:tr>
    </w:tbl>
    <w:p w:rsidR="00847B11" w:rsidRPr="003C60DF" w:rsidRDefault="00847B11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87F2E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F46722">
        <w:trPr>
          <w:cantSplit/>
          <w:trHeight w:val="650"/>
        </w:trPr>
        <w:tc>
          <w:tcPr>
            <w:tcW w:w="794" w:type="dxa"/>
            <w:vAlign w:val="center"/>
          </w:tcPr>
          <w:p w:rsidR="00DA6CEC" w:rsidRPr="003C60DF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DA6CEC" w:rsidRPr="003C60DF" w:rsidRDefault="00DD68B7" w:rsidP="00F04F05">
            <w:pPr>
              <w:spacing w:line="324" w:lineRule="auto"/>
              <w:ind w:left="425"/>
              <w:jc w:val="both"/>
              <w:rPr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فوریت یعنی: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3C60DF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3C60DF" w:rsidRDefault="00DD68B7" w:rsidP="00647BB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رویدادی که مدیریت آن، فر</w:t>
            </w:r>
            <w:r w:rsidR="00647BBF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ا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یند یا امکاناتی غیر از مدیریت جاری را می طلبد.</w:t>
            </w:r>
            <w:r w:rsidR="00F46722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3C60DF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3C60DF" w:rsidRDefault="00DD68B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رویدادی که مدیریت آن مثل مدیریت جاری برنامه های می باشد.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3C60DF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3C60DF" w:rsidRDefault="00DD68B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الف و ب صحیح است. </w:t>
            </w:r>
            <w:r w:rsidR="00F46722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          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3C60DF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3C60DF" w:rsidRDefault="00E113B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هیچ کدام 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3C11CA" w:rsidP="00A836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59027C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0222AF">
        <w:trPr>
          <w:cantSplit/>
          <w:trHeight w:val="776"/>
        </w:trPr>
        <w:tc>
          <w:tcPr>
            <w:tcW w:w="794" w:type="dxa"/>
            <w:vAlign w:val="center"/>
          </w:tcPr>
          <w:p w:rsidR="00DA6CEC" w:rsidRPr="003C60DF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DA6CEC" w:rsidRPr="003C60DF" w:rsidRDefault="00DD68B7" w:rsidP="0059027C">
            <w:pPr>
              <w:spacing w:line="324" w:lineRule="auto"/>
              <w:ind w:left="425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کدام یک از موارد ذیل جزوکارکرد های فاز پاسخ </w:t>
            </w:r>
            <w:r w:rsidRPr="003C60DF">
              <w:rPr>
                <w:rFonts w:hint="cs"/>
                <w:b/>
                <w:bCs/>
                <w:color w:val="000000" w:themeColor="text1"/>
                <w:rtl/>
              </w:rPr>
              <w:t>می باشد؟</w:t>
            </w:r>
          </w:p>
        </w:tc>
      </w:tr>
      <w:tr w:rsidR="003C60DF" w:rsidRPr="003C60DF" w:rsidTr="0059027C">
        <w:trPr>
          <w:cantSplit/>
        </w:trPr>
        <w:tc>
          <w:tcPr>
            <w:tcW w:w="794" w:type="dxa"/>
          </w:tcPr>
          <w:p w:rsidR="0059027C" w:rsidRPr="003C60DF" w:rsidRDefault="0059027C" w:rsidP="0059027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9027C" w:rsidRPr="003C60DF" w:rsidRDefault="0059027C" w:rsidP="0059027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9027C" w:rsidRPr="003C60DF" w:rsidRDefault="00DD68B7" w:rsidP="0059027C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کارکرد های مدیریتی</w:t>
            </w:r>
            <w:r w:rsidR="0059027C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</w:t>
            </w:r>
          </w:p>
        </w:tc>
      </w:tr>
      <w:tr w:rsidR="003C60DF" w:rsidRPr="003C60DF" w:rsidTr="0059027C">
        <w:trPr>
          <w:cantSplit/>
        </w:trPr>
        <w:tc>
          <w:tcPr>
            <w:tcW w:w="794" w:type="dxa"/>
          </w:tcPr>
          <w:p w:rsidR="0059027C" w:rsidRPr="003C60DF" w:rsidRDefault="0059027C" w:rsidP="0059027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9027C" w:rsidRPr="003C60DF" w:rsidRDefault="0059027C" w:rsidP="0059027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9027C" w:rsidRPr="003C60DF" w:rsidRDefault="00DD68B7" w:rsidP="0059027C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کارکرد های اختصاصی</w:t>
            </w:r>
            <w:r w:rsidR="0059027C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         </w:t>
            </w:r>
          </w:p>
        </w:tc>
      </w:tr>
      <w:tr w:rsidR="003C60DF" w:rsidRPr="003C60DF" w:rsidTr="0059027C">
        <w:trPr>
          <w:cantSplit/>
        </w:trPr>
        <w:tc>
          <w:tcPr>
            <w:tcW w:w="794" w:type="dxa"/>
          </w:tcPr>
          <w:p w:rsidR="0059027C" w:rsidRPr="003C60DF" w:rsidRDefault="0059027C" w:rsidP="0059027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9027C" w:rsidRPr="003C60DF" w:rsidRDefault="0059027C" w:rsidP="0059027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9027C" w:rsidRPr="003C60DF" w:rsidRDefault="00DD68B7" w:rsidP="0059027C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کارکرد های تخصصی</w:t>
            </w:r>
            <w:r w:rsidR="0059027C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   </w:t>
            </w:r>
          </w:p>
        </w:tc>
      </w:tr>
      <w:tr w:rsidR="003C60DF" w:rsidRPr="003C60DF" w:rsidTr="0059027C">
        <w:trPr>
          <w:cantSplit/>
        </w:trPr>
        <w:tc>
          <w:tcPr>
            <w:tcW w:w="794" w:type="dxa"/>
          </w:tcPr>
          <w:p w:rsidR="0059027C" w:rsidRPr="003C60DF" w:rsidRDefault="0059027C" w:rsidP="0059027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9027C" w:rsidRPr="003C60DF" w:rsidRDefault="0059027C" w:rsidP="0059027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9027C" w:rsidRPr="003C60DF" w:rsidRDefault="00DD68B7" w:rsidP="0059027C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هر سه مورد </w:t>
            </w:r>
          </w:p>
        </w:tc>
      </w:tr>
      <w:tr w:rsidR="00A83656" w:rsidRPr="003C60DF" w:rsidTr="0059027C">
        <w:trPr>
          <w:cantSplit/>
        </w:trPr>
        <w:tc>
          <w:tcPr>
            <w:tcW w:w="794" w:type="dxa"/>
          </w:tcPr>
          <w:p w:rsidR="00A83656" w:rsidRPr="003C60DF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3C11CA" w:rsidP="00A83656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5A6677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5A6677">
        <w:trPr>
          <w:cantSplit/>
        </w:trPr>
        <w:tc>
          <w:tcPr>
            <w:tcW w:w="794" w:type="dxa"/>
            <w:vAlign w:val="center"/>
          </w:tcPr>
          <w:p w:rsidR="00DA6CEC" w:rsidRPr="003C60DF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DA6CEC" w:rsidRPr="003C60DF" w:rsidRDefault="005A6677" w:rsidP="005A6677">
            <w:pPr>
              <w:spacing w:line="324" w:lineRule="auto"/>
              <w:ind w:left="425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کاربردی ترین و سهل الوصول ترین گندزدا در زمان وقوع سیل یا زلزله برای گندزدایی جسد احشام کدام است؟</w:t>
            </w:r>
          </w:p>
        </w:tc>
      </w:tr>
      <w:tr w:rsidR="003C60DF" w:rsidRPr="003C60DF" w:rsidTr="005A6677">
        <w:trPr>
          <w:cantSplit/>
        </w:trPr>
        <w:tc>
          <w:tcPr>
            <w:tcW w:w="794" w:type="dxa"/>
          </w:tcPr>
          <w:p w:rsidR="005A6677" w:rsidRPr="003C60DF" w:rsidRDefault="005A6677" w:rsidP="005A667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A6677" w:rsidRPr="003C60DF" w:rsidRDefault="005A6677" w:rsidP="005A66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A6677" w:rsidRPr="003C60DF" w:rsidRDefault="005A6677" w:rsidP="005A6677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کرئولین               </w:t>
            </w:r>
          </w:p>
        </w:tc>
      </w:tr>
      <w:tr w:rsidR="003C60DF" w:rsidRPr="003C60DF" w:rsidTr="005A6677">
        <w:trPr>
          <w:cantSplit/>
        </w:trPr>
        <w:tc>
          <w:tcPr>
            <w:tcW w:w="794" w:type="dxa"/>
          </w:tcPr>
          <w:p w:rsidR="005A6677" w:rsidRPr="003C60DF" w:rsidRDefault="005A6677" w:rsidP="005A667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A6677" w:rsidRPr="003C60DF" w:rsidRDefault="005A6677" w:rsidP="005A66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A6677" w:rsidRPr="003C60DF" w:rsidRDefault="005A6677" w:rsidP="005A6677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هالامید                     </w:t>
            </w:r>
          </w:p>
        </w:tc>
      </w:tr>
      <w:tr w:rsidR="003C60DF" w:rsidRPr="003C60DF" w:rsidTr="005A6677">
        <w:trPr>
          <w:cantSplit/>
        </w:trPr>
        <w:tc>
          <w:tcPr>
            <w:tcW w:w="794" w:type="dxa"/>
          </w:tcPr>
          <w:p w:rsidR="005A6677" w:rsidRPr="003C60DF" w:rsidRDefault="005A6677" w:rsidP="005A667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A6677" w:rsidRPr="003C60DF" w:rsidRDefault="005A6677" w:rsidP="005A66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A6677" w:rsidRPr="003C60DF" w:rsidRDefault="005A6677" w:rsidP="005A6677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آب آهک 20%                   </w:t>
            </w:r>
          </w:p>
        </w:tc>
      </w:tr>
      <w:tr w:rsidR="003C60DF" w:rsidRPr="003C60DF" w:rsidTr="005A6677">
        <w:trPr>
          <w:cantSplit/>
        </w:trPr>
        <w:tc>
          <w:tcPr>
            <w:tcW w:w="794" w:type="dxa"/>
          </w:tcPr>
          <w:p w:rsidR="005A6677" w:rsidRPr="003C60DF" w:rsidRDefault="005A6677" w:rsidP="005A667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A6677" w:rsidRPr="003C60DF" w:rsidRDefault="005A6677" w:rsidP="005A66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A6677" w:rsidRPr="003C60DF" w:rsidRDefault="005A6677" w:rsidP="005A6677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هیچ کدام</w:t>
            </w:r>
          </w:p>
        </w:tc>
      </w:tr>
      <w:tr w:rsidR="00A83656" w:rsidRPr="003C60DF" w:rsidTr="005A6677">
        <w:trPr>
          <w:cantSplit/>
        </w:trPr>
        <w:tc>
          <w:tcPr>
            <w:tcW w:w="794" w:type="dxa"/>
          </w:tcPr>
          <w:p w:rsidR="00A83656" w:rsidRPr="003C60DF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A83656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A83656">
        <w:trPr>
          <w:cantSplit/>
        </w:trPr>
        <w:tc>
          <w:tcPr>
            <w:tcW w:w="794" w:type="dxa"/>
            <w:vAlign w:val="center"/>
          </w:tcPr>
          <w:p w:rsidR="00DA6CEC" w:rsidRPr="003C60DF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DA6CEC" w:rsidRPr="003C60DF" w:rsidRDefault="002B1FC2" w:rsidP="002B1FC2">
            <w:pPr>
              <w:spacing w:line="324" w:lineRule="auto"/>
              <w:ind w:left="425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کاربرد کدام سموم غیر مجاز می باشد؟</w:t>
            </w:r>
          </w:p>
        </w:tc>
      </w:tr>
      <w:tr w:rsidR="003C60DF" w:rsidRPr="003C60DF" w:rsidTr="00A83656">
        <w:trPr>
          <w:cantSplit/>
        </w:trPr>
        <w:tc>
          <w:tcPr>
            <w:tcW w:w="794" w:type="dxa"/>
          </w:tcPr>
          <w:p w:rsidR="002B1FC2" w:rsidRPr="003C60DF" w:rsidRDefault="002B1FC2" w:rsidP="002B1F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2B1FC2" w:rsidRPr="003C60DF" w:rsidRDefault="002B1FC2" w:rsidP="002B1F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2B1FC2" w:rsidRPr="003C60DF" w:rsidRDefault="002B1FC2" w:rsidP="002B1FC2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سموم فسفره           </w:t>
            </w:r>
          </w:p>
        </w:tc>
      </w:tr>
      <w:tr w:rsidR="003C60DF" w:rsidRPr="003C60DF" w:rsidTr="00A83656">
        <w:trPr>
          <w:cantSplit/>
        </w:trPr>
        <w:tc>
          <w:tcPr>
            <w:tcW w:w="794" w:type="dxa"/>
          </w:tcPr>
          <w:p w:rsidR="002B1FC2" w:rsidRPr="003C60DF" w:rsidRDefault="002B1FC2" w:rsidP="002B1F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2B1FC2" w:rsidRPr="003C60DF" w:rsidRDefault="002B1FC2" w:rsidP="002B1F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2B1FC2" w:rsidRPr="003C60DF" w:rsidRDefault="002B1FC2" w:rsidP="002B1FC2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سموم کلره             </w:t>
            </w:r>
          </w:p>
        </w:tc>
      </w:tr>
      <w:tr w:rsidR="003C60DF" w:rsidRPr="003C60DF" w:rsidTr="00A83656">
        <w:trPr>
          <w:cantSplit/>
        </w:trPr>
        <w:tc>
          <w:tcPr>
            <w:tcW w:w="794" w:type="dxa"/>
          </w:tcPr>
          <w:p w:rsidR="002B1FC2" w:rsidRPr="003C60DF" w:rsidRDefault="002B1FC2" w:rsidP="002B1F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2B1FC2" w:rsidRPr="003C60DF" w:rsidRDefault="002B1FC2" w:rsidP="002B1F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2B1FC2" w:rsidRPr="003C60DF" w:rsidRDefault="002B1FC2" w:rsidP="002B1FC2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سموم پایروتیرویید               </w:t>
            </w:r>
          </w:p>
        </w:tc>
      </w:tr>
      <w:tr w:rsidR="003C60DF" w:rsidRPr="003C60DF" w:rsidTr="00A83656">
        <w:trPr>
          <w:cantSplit/>
        </w:trPr>
        <w:tc>
          <w:tcPr>
            <w:tcW w:w="794" w:type="dxa"/>
          </w:tcPr>
          <w:p w:rsidR="002B1FC2" w:rsidRPr="003C60DF" w:rsidRDefault="002B1FC2" w:rsidP="002B1F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2B1FC2" w:rsidRPr="003C60DF" w:rsidRDefault="002B1FC2" w:rsidP="002B1F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2B1FC2" w:rsidRPr="003C60DF" w:rsidRDefault="002B1FC2" w:rsidP="002B1FC2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کاربامات</w:t>
            </w:r>
          </w:p>
        </w:tc>
      </w:tr>
      <w:tr w:rsidR="00A83656" w:rsidRPr="003C60DF" w:rsidTr="00A83656">
        <w:trPr>
          <w:cantSplit/>
        </w:trPr>
        <w:tc>
          <w:tcPr>
            <w:tcW w:w="794" w:type="dxa"/>
          </w:tcPr>
          <w:p w:rsidR="00A83656" w:rsidRPr="003C60DF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6365C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D6365C">
        <w:trPr>
          <w:cantSplit/>
        </w:trPr>
        <w:tc>
          <w:tcPr>
            <w:tcW w:w="794" w:type="dxa"/>
            <w:vAlign w:val="center"/>
          </w:tcPr>
          <w:p w:rsidR="00DA6CEC" w:rsidRPr="003C60DF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DA6CEC" w:rsidRPr="003C60DF" w:rsidRDefault="00D6365C" w:rsidP="00D6365C">
            <w:pPr>
              <w:spacing w:line="324" w:lineRule="auto"/>
              <w:ind w:left="425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کدام یک از موارد زیر جزء وظایف بهداشت محیط در بلایا می باشد؟</w:t>
            </w:r>
          </w:p>
        </w:tc>
      </w:tr>
      <w:tr w:rsidR="003C60DF" w:rsidRPr="003C60DF" w:rsidTr="00D6365C">
        <w:trPr>
          <w:cantSplit/>
        </w:trPr>
        <w:tc>
          <w:tcPr>
            <w:tcW w:w="794" w:type="dxa"/>
          </w:tcPr>
          <w:p w:rsidR="00D6365C" w:rsidRPr="003C60DF" w:rsidRDefault="00D6365C" w:rsidP="00D6365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D6365C" w:rsidRPr="003C60DF" w:rsidRDefault="00D6365C" w:rsidP="00D6365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6365C" w:rsidRPr="003C60DF" w:rsidRDefault="00D6365C" w:rsidP="00D6365C">
            <w:pPr>
              <w:pStyle w:val="ListParagraph"/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نظارت بهداشتی بر سرپناه                </w:t>
            </w:r>
          </w:p>
        </w:tc>
      </w:tr>
      <w:tr w:rsidR="003C60DF" w:rsidRPr="003C60DF" w:rsidTr="00D6365C">
        <w:trPr>
          <w:cantSplit/>
        </w:trPr>
        <w:tc>
          <w:tcPr>
            <w:tcW w:w="794" w:type="dxa"/>
          </w:tcPr>
          <w:p w:rsidR="00D6365C" w:rsidRPr="003C60DF" w:rsidRDefault="00D6365C" w:rsidP="00D6365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D6365C" w:rsidRPr="003C60DF" w:rsidRDefault="00D6365C" w:rsidP="00D6365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6365C" w:rsidRPr="003C60DF" w:rsidRDefault="00D6365C" w:rsidP="00D6365C">
            <w:pPr>
              <w:pStyle w:val="ListParagraph"/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نظارت بهداشتی بر آب آشامیدنی و دفع فاضلاب</w:t>
            </w:r>
          </w:p>
        </w:tc>
      </w:tr>
      <w:tr w:rsidR="003C60DF" w:rsidRPr="003C60DF" w:rsidTr="00A27234">
        <w:trPr>
          <w:cantSplit/>
          <w:trHeight w:val="239"/>
        </w:trPr>
        <w:tc>
          <w:tcPr>
            <w:tcW w:w="794" w:type="dxa"/>
          </w:tcPr>
          <w:p w:rsidR="00D6365C" w:rsidRPr="003C60DF" w:rsidRDefault="00D6365C" w:rsidP="00D6365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D6365C" w:rsidRPr="003C60DF" w:rsidRDefault="00D6365C" w:rsidP="00D6365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6365C" w:rsidRPr="003C60DF" w:rsidRDefault="00D6365C" w:rsidP="00D6365C">
            <w:pPr>
              <w:pStyle w:val="ListParagraph"/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نظارت بهداشتی بر مواد غذایی              </w:t>
            </w:r>
          </w:p>
        </w:tc>
      </w:tr>
      <w:tr w:rsidR="003C60DF" w:rsidRPr="003C60DF" w:rsidTr="00D6365C">
        <w:trPr>
          <w:cantSplit/>
        </w:trPr>
        <w:tc>
          <w:tcPr>
            <w:tcW w:w="794" w:type="dxa"/>
          </w:tcPr>
          <w:p w:rsidR="00D6365C" w:rsidRPr="003C60DF" w:rsidRDefault="00D6365C" w:rsidP="00D6365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D6365C" w:rsidRPr="003C60DF" w:rsidRDefault="00D6365C" w:rsidP="00D6365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6365C" w:rsidRPr="003C60DF" w:rsidRDefault="00D6365C" w:rsidP="00D6365C">
            <w:pPr>
              <w:pStyle w:val="ListParagraph"/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هر سه مورد</w:t>
            </w:r>
          </w:p>
        </w:tc>
      </w:tr>
      <w:tr w:rsidR="00A83656" w:rsidRPr="003C60DF" w:rsidTr="00D6365C">
        <w:trPr>
          <w:cantSplit/>
        </w:trPr>
        <w:tc>
          <w:tcPr>
            <w:tcW w:w="794" w:type="dxa"/>
          </w:tcPr>
          <w:p w:rsidR="00A83656" w:rsidRPr="003C60DF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8712F3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843A8F">
        <w:trPr>
          <w:cantSplit/>
          <w:trHeight w:val="708"/>
        </w:trPr>
        <w:tc>
          <w:tcPr>
            <w:tcW w:w="794" w:type="dxa"/>
          </w:tcPr>
          <w:p w:rsidR="00DA6CEC" w:rsidRPr="003C60DF" w:rsidRDefault="00D87F2E" w:rsidP="00D87F2E">
            <w:pPr>
              <w:pStyle w:val="a"/>
              <w:keepNext/>
              <w:keepLines/>
              <w:ind w:left="423"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DA6CEC" w:rsidRPr="003C60DF" w:rsidRDefault="00843A8F" w:rsidP="00843A8F">
            <w:pPr>
              <w:spacing w:line="324" w:lineRule="auto"/>
              <w:ind w:left="425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hint="cs"/>
                <w:b/>
                <w:bCs/>
                <w:color w:val="000000" w:themeColor="text1"/>
                <w:rtl/>
              </w:rPr>
              <w:t xml:space="preserve">منظور از سطح </w:t>
            </w:r>
            <w:r w:rsidRPr="003C60DF">
              <w:rPr>
                <w:b/>
                <w:bCs/>
                <w:color w:val="000000" w:themeColor="text1"/>
              </w:rPr>
              <w:t>E2</w:t>
            </w:r>
            <w:r w:rsidRPr="003C60DF">
              <w:rPr>
                <w:rFonts w:hint="cs"/>
                <w:b/>
                <w:bCs/>
                <w:color w:val="000000" w:themeColor="text1"/>
                <w:rtl/>
              </w:rPr>
              <w:t xml:space="preserve"> در سطح بندی حادثه چیست؟</w:t>
            </w:r>
          </w:p>
        </w:tc>
      </w:tr>
      <w:tr w:rsidR="003C60DF" w:rsidRPr="003C60DF" w:rsidTr="008712F3">
        <w:trPr>
          <w:cantSplit/>
        </w:trPr>
        <w:tc>
          <w:tcPr>
            <w:tcW w:w="794" w:type="dxa"/>
          </w:tcPr>
          <w:p w:rsidR="008712F3" w:rsidRPr="003C60DF" w:rsidRDefault="008712F3" w:rsidP="008712F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8712F3" w:rsidRPr="003C60DF" w:rsidRDefault="008712F3" w:rsidP="008712F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8712F3" w:rsidRPr="003C60DF" w:rsidRDefault="00843A8F" w:rsidP="008712F3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وسعت حادث</w:t>
            </w:r>
            <w:r w:rsidR="00616118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در سطح یک دانشگاه می باشد ( بیش از یک شهرستان درگیر است و کمک دانشگاه ضروری هست.</w:t>
            </w:r>
            <w:r w:rsidR="008712F3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    </w:t>
            </w:r>
          </w:p>
        </w:tc>
      </w:tr>
      <w:tr w:rsidR="003C60DF" w:rsidRPr="003C60DF" w:rsidTr="008712F3">
        <w:trPr>
          <w:cantSplit/>
        </w:trPr>
        <w:tc>
          <w:tcPr>
            <w:tcW w:w="794" w:type="dxa"/>
          </w:tcPr>
          <w:p w:rsidR="008712F3" w:rsidRPr="003C60DF" w:rsidRDefault="008712F3" w:rsidP="008712F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8712F3" w:rsidRPr="003C60DF" w:rsidRDefault="008712F3" w:rsidP="008712F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8712F3" w:rsidRPr="003C60DF" w:rsidRDefault="00843A8F" w:rsidP="00616118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وسعت حادثه در سطح یک شهرستان هست و کمک دانشگاه لازم نیست</w:t>
            </w:r>
            <w:r w:rsidR="007A3878" w:rsidRPr="003C60DF">
              <w:rPr>
                <w:rFonts w:hint="cs"/>
                <w:color w:val="000000" w:themeColor="text1"/>
                <w:rtl/>
              </w:rPr>
              <w:t>.</w:t>
            </w:r>
            <w:r w:rsidR="008712F3" w:rsidRPr="003C60DF">
              <w:rPr>
                <w:rFonts w:hint="cs"/>
                <w:color w:val="000000" w:themeColor="text1"/>
                <w:rtl/>
              </w:rPr>
              <w:t xml:space="preserve">              </w:t>
            </w:r>
          </w:p>
        </w:tc>
      </w:tr>
      <w:tr w:rsidR="003C60DF" w:rsidRPr="003C60DF" w:rsidTr="008712F3">
        <w:trPr>
          <w:cantSplit/>
        </w:trPr>
        <w:tc>
          <w:tcPr>
            <w:tcW w:w="794" w:type="dxa"/>
          </w:tcPr>
          <w:p w:rsidR="008712F3" w:rsidRPr="003C60DF" w:rsidRDefault="008712F3" w:rsidP="008712F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8712F3" w:rsidRPr="003C60DF" w:rsidRDefault="008712F3" w:rsidP="008712F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8712F3" w:rsidRPr="003C60DF" w:rsidRDefault="00843A8F" w:rsidP="00C23652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وسعت حادثه در </w:t>
            </w:r>
            <w:r w:rsidR="00C23652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سطح یک قطب می باشد( بیش از یک دانشگاه درگیر است  یا به هر دلیلی کمک دانشگاه ضروری هست.)</w:t>
            </w:r>
            <w:r w:rsidR="008712F3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      </w:t>
            </w:r>
          </w:p>
        </w:tc>
      </w:tr>
      <w:tr w:rsidR="003C60DF" w:rsidRPr="003C60DF" w:rsidTr="008712F3">
        <w:trPr>
          <w:cantSplit/>
        </w:trPr>
        <w:tc>
          <w:tcPr>
            <w:tcW w:w="794" w:type="dxa"/>
          </w:tcPr>
          <w:p w:rsidR="008712F3" w:rsidRPr="003C60DF" w:rsidRDefault="008712F3" w:rsidP="008712F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8712F3" w:rsidRPr="003C60DF" w:rsidRDefault="008712F3" w:rsidP="008712F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8712F3" w:rsidRPr="003C60DF" w:rsidRDefault="008712F3" w:rsidP="008712F3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هیچکدام</w:t>
            </w:r>
          </w:p>
        </w:tc>
      </w:tr>
      <w:tr w:rsidR="00A83656" w:rsidRPr="003C60DF" w:rsidTr="008712F3">
        <w:trPr>
          <w:cantSplit/>
        </w:trPr>
        <w:tc>
          <w:tcPr>
            <w:tcW w:w="794" w:type="dxa"/>
          </w:tcPr>
          <w:p w:rsidR="00A83656" w:rsidRPr="003C60DF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BC151B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BC151B">
        <w:trPr>
          <w:cantSplit/>
        </w:trPr>
        <w:tc>
          <w:tcPr>
            <w:tcW w:w="794" w:type="dxa"/>
          </w:tcPr>
          <w:p w:rsidR="00DA6CEC" w:rsidRPr="003C60DF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DA6CEC" w:rsidRPr="003C60DF" w:rsidRDefault="00BC151B" w:rsidP="00BC151B">
            <w:pPr>
              <w:spacing w:line="324" w:lineRule="auto"/>
              <w:ind w:left="425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آسیب به پالایشگاهها کدام یک از حوادث را می تواند باعث شود؟</w:t>
            </w:r>
          </w:p>
        </w:tc>
      </w:tr>
      <w:tr w:rsidR="003C60DF" w:rsidRPr="003C60DF" w:rsidTr="00BC151B">
        <w:trPr>
          <w:cantSplit/>
        </w:trPr>
        <w:tc>
          <w:tcPr>
            <w:tcW w:w="794" w:type="dxa"/>
          </w:tcPr>
          <w:p w:rsidR="00BC151B" w:rsidRPr="003C60DF" w:rsidRDefault="00BC151B" w:rsidP="00BC151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51B" w:rsidRPr="003C60DF" w:rsidRDefault="00BC151B" w:rsidP="00BC151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51B" w:rsidRPr="003C60DF" w:rsidRDefault="00BC151B" w:rsidP="00BC151B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حوادث پرتوی                </w:t>
            </w:r>
          </w:p>
        </w:tc>
      </w:tr>
      <w:tr w:rsidR="003C60DF" w:rsidRPr="003C60DF" w:rsidTr="00BC151B">
        <w:trPr>
          <w:cantSplit/>
        </w:trPr>
        <w:tc>
          <w:tcPr>
            <w:tcW w:w="794" w:type="dxa"/>
          </w:tcPr>
          <w:p w:rsidR="00BC151B" w:rsidRPr="003C60DF" w:rsidRDefault="00BC151B" w:rsidP="00BC151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51B" w:rsidRPr="003C60DF" w:rsidRDefault="00BC151B" w:rsidP="00BC151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51B" w:rsidRPr="003C60DF" w:rsidRDefault="00BC151B" w:rsidP="00BC151B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حوادث شیمیایی                 </w:t>
            </w:r>
          </w:p>
        </w:tc>
      </w:tr>
      <w:tr w:rsidR="003C60DF" w:rsidRPr="003C60DF" w:rsidTr="00BC151B">
        <w:trPr>
          <w:cantSplit/>
        </w:trPr>
        <w:tc>
          <w:tcPr>
            <w:tcW w:w="794" w:type="dxa"/>
          </w:tcPr>
          <w:p w:rsidR="00BC151B" w:rsidRPr="003C60DF" w:rsidRDefault="00BC151B" w:rsidP="00BC151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51B" w:rsidRPr="003C60DF" w:rsidRDefault="00BC151B" w:rsidP="00BC151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51B" w:rsidRPr="003C60DF" w:rsidRDefault="00BC151B" w:rsidP="00BC151B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الف و ب             </w:t>
            </w:r>
          </w:p>
        </w:tc>
      </w:tr>
      <w:tr w:rsidR="003C60DF" w:rsidRPr="003C60DF" w:rsidTr="00BC151B">
        <w:trPr>
          <w:cantSplit/>
        </w:trPr>
        <w:tc>
          <w:tcPr>
            <w:tcW w:w="794" w:type="dxa"/>
          </w:tcPr>
          <w:p w:rsidR="00BC151B" w:rsidRPr="003C60DF" w:rsidRDefault="00BC151B" w:rsidP="00BC151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51B" w:rsidRPr="003C60DF" w:rsidRDefault="00BC151B" w:rsidP="00BC151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51B" w:rsidRPr="003C60DF" w:rsidRDefault="00BC151B" w:rsidP="00BC151B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هیچکدام</w:t>
            </w:r>
          </w:p>
        </w:tc>
      </w:tr>
      <w:tr w:rsidR="00A83656" w:rsidRPr="003C60DF" w:rsidTr="00BC151B">
        <w:trPr>
          <w:cantSplit/>
        </w:trPr>
        <w:tc>
          <w:tcPr>
            <w:tcW w:w="794" w:type="dxa"/>
          </w:tcPr>
          <w:p w:rsidR="00A83656" w:rsidRPr="003C60DF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FB5998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616118">
        <w:trPr>
          <w:cantSplit/>
          <w:trHeight w:val="508"/>
        </w:trPr>
        <w:tc>
          <w:tcPr>
            <w:tcW w:w="794" w:type="dxa"/>
          </w:tcPr>
          <w:p w:rsidR="00DA6CEC" w:rsidRPr="003C60DF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:rsidR="00DA6CEC" w:rsidRPr="003C60DF" w:rsidRDefault="00FB5998" w:rsidP="007F4D29">
            <w:pPr>
              <w:pStyle w:val="ListParagraph"/>
              <w:spacing w:line="324" w:lineRule="auto"/>
              <w:ind w:left="785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اقدامات احتیاطی در کاربرد مواد گندزدا و سموم کدام است؟</w:t>
            </w:r>
          </w:p>
        </w:tc>
      </w:tr>
      <w:tr w:rsidR="003C60DF" w:rsidRPr="003C60DF" w:rsidTr="00FB5998">
        <w:trPr>
          <w:cantSplit/>
        </w:trPr>
        <w:tc>
          <w:tcPr>
            <w:tcW w:w="794" w:type="dxa"/>
          </w:tcPr>
          <w:p w:rsidR="00FB5998" w:rsidRPr="003C60DF" w:rsidRDefault="00FB5998" w:rsidP="00FB599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B5998" w:rsidRPr="003C60DF" w:rsidRDefault="00FB5998" w:rsidP="00FB599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B5998" w:rsidRPr="003C60DF" w:rsidRDefault="00FB5998" w:rsidP="00FB5998">
            <w:pPr>
              <w:pStyle w:val="ListParagraph"/>
              <w:spacing w:line="324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استفاده از وسایل حفاظت فردی               </w:t>
            </w:r>
          </w:p>
        </w:tc>
      </w:tr>
      <w:tr w:rsidR="003C60DF" w:rsidRPr="003C60DF" w:rsidTr="00616118">
        <w:trPr>
          <w:cantSplit/>
          <w:trHeight w:val="471"/>
        </w:trPr>
        <w:tc>
          <w:tcPr>
            <w:tcW w:w="794" w:type="dxa"/>
          </w:tcPr>
          <w:p w:rsidR="00FB5998" w:rsidRPr="003C60DF" w:rsidRDefault="00FB5998" w:rsidP="00FB599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B5998" w:rsidRPr="003C60DF" w:rsidRDefault="00FB5998" w:rsidP="00FB599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B5998" w:rsidRPr="003C60DF" w:rsidRDefault="00FB5998" w:rsidP="00FB5998">
            <w:pPr>
              <w:pStyle w:val="ListParagraph"/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رعایت اصول نگهداری و ذخیره سازی  </w:t>
            </w:r>
          </w:p>
        </w:tc>
      </w:tr>
      <w:tr w:rsidR="003C60DF" w:rsidRPr="003C60DF" w:rsidTr="00616118">
        <w:trPr>
          <w:cantSplit/>
          <w:trHeight w:val="395"/>
        </w:trPr>
        <w:tc>
          <w:tcPr>
            <w:tcW w:w="794" w:type="dxa"/>
          </w:tcPr>
          <w:p w:rsidR="00FB5998" w:rsidRPr="003C60DF" w:rsidRDefault="00FB5998" w:rsidP="00FB599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B5998" w:rsidRPr="003C60DF" w:rsidRDefault="00FB5998" w:rsidP="00FB599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B5998" w:rsidRPr="003C60DF" w:rsidRDefault="00FB5998" w:rsidP="00FB5998">
            <w:pPr>
              <w:pStyle w:val="ListParagraph"/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ملاحظات زیست محیطی                              </w:t>
            </w:r>
          </w:p>
        </w:tc>
      </w:tr>
      <w:tr w:rsidR="003C60DF" w:rsidRPr="003C60DF" w:rsidTr="00FB5998">
        <w:trPr>
          <w:cantSplit/>
        </w:trPr>
        <w:tc>
          <w:tcPr>
            <w:tcW w:w="794" w:type="dxa"/>
          </w:tcPr>
          <w:p w:rsidR="00FB5998" w:rsidRPr="003C60DF" w:rsidRDefault="00FB5998" w:rsidP="00FB599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B5998" w:rsidRPr="003C60DF" w:rsidRDefault="00FB5998" w:rsidP="00FB599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B5998" w:rsidRPr="003C60DF" w:rsidRDefault="00FB5998" w:rsidP="00FB5998">
            <w:pPr>
              <w:pStyle w:val="ListParagraph"/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همه موارد</w:t>
            </w:r>
          </w:p>
        </w:tc>
      </w:tr>
      <w:tr w:rsidR="00A83656" w:rsidRPr="003C60DF" w:rsidTr="00FB5998">
        <w:trPr>
          <w:cantSplit/>
        </w:trPr>
        <w:tc>
          <w:tcPr>
            <w:tcW w:w="794" w:type="dxa"/>
          </w:tcPr>
          <w:p w:rsidR="00A83656" w:rsidRPr="003C60DF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3C60DF" w:rsidRPr="003C60DF" w:rsidTr="00600F59">
        <w:trPr>
          <w:cantSplit/>
        </w:trPr>
        <w:tc>
          <w:tcPr>
            <w:tcW w:w="830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600F59">
        <w:trPr>
          <w:cantSplit/>
        </w:trPr>
        <w:tc>
          <w:tcPr>
            <w:tcW w:w="830" w:type="dxa"/>
          </w:tcPr>
          <w:p w:rsidR="00DA6CEC" w:rsidRPr="003C60DF" w:rsidRDefault="00D87F2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:rsidR="00DA6CEC" w:rsidRPr="003C60DF" w:rsidRDefault="00600F59" w:rsidP="00010741">
            <w:pPr>
              <w:spacing w:line="324" w:lineRule="auto"/>
              <w:ind w:left="425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مسوولیت اسکان دایم آسیب دیدگان بر عهده کدام ارگان است؟</w:t>
            </w:r>
          </w:p>
        </w:tc>
      </w:tr>
      <w:tr w:rsidR="003C60DF" w:rsidRPr="003C60DF" w:rsidTr="00600F59">
        <w:trPr>
          <w:cantSplit/>
        </w:trPr>
        <w:tc>
          <w:tcPr>
            <w:tcW w:w="830" w:type="dxa"/>
          </w:tcPr>
          <w:p w:rsidR="00600F59" w:rsidRPr="003C60DF" w:rsidRDefault="00600F59" w:rsidP="00600F59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600F59" w:rsidRPr="003C60DF" w:rsidRDefault="00600F59" w:rsidP="00600F5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600F59" w:rsidRPr="003C60DF" w:rsidRDefault="00600F59" w:rsidP="00600F59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هلال احمر                </w:t>
            </w:r>
          </w:p>
        </w:tc>
      </w:tr>
      <w:tr w:rsidR="003C60DF" w:rsidRPr="003C60DF" w:rsidTr="00600F59">
        <w:trPr>
          <w:cantSplit/>
        </w:trPr>
        <w:tc>
          <w:tcPr>
            <w:tcW w:w="830" w:type="dxa"/>
          </w:tcPr>
          <w:p w:rsidR="00600F59" w:rsidRPr="003C60DF" w:rsidRDefault="00600F59" w:rsidP="00600F5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600F59" w:rsidRPr="003C60DF" w:rsidRDefault="00600F59" w:rsidP="00600F5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600F59" w:rsidRPr="003C60DF" w:rsidRDefault="00600F59" w:rsidP="00600F59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شهرداری                 </w:t>
            </w:r>
          </w:p>
        </w:tc>
      </w:tr>
      <w:tr w:rsidR="003C60DF" w:rsidRPr="003C60DF" w:rsidTr="00600F59">
        <w:trPr>
          <w:cantSplit/>
        </w:trPr>
        <w:tc>
          <w:tcPr>
            <w:tcW w:w="830" w:type="dxa"/>
          </w:tcPr>
          <w:p w:rsidR="00600F59" w:rsidRPr="003C60DF" w:rsidRDefault="00600F59" w:rsidP="00600F5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600F59" w:rsidRPr="003C60DF" w:rsidRDefault="00600F59" w:rsidP="00600F5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600F59" w:rsidRPr="003C60DF" w:rsidRDefault="00600F59" w:rsidP="00600F59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بنیاد مسکن                      </w:t>
            </w:r>
          </w:p>
        </w:tc>
      </w:tr>
      <w:tr w:rsidR="003C60DF" w:rsidRPr="003C60DF" w:rsidTr="00600F59">
        <w:trPr>
          <w:cantSplit/>
        </w:trPr>
        <w:tc>
          <w:tcPr>
            <w:tcW w:w="830" w:type="dxa"/>
          </w:tcPr>
          <w:p w:rsidR="00600F59" w:rsidRPr="003C60DF" w:rsidRDefault="00600F59" w:rsidP="00600F5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600F59" w:rsidRPr="003C60DF" w:rsidRDefault="00600F59" w:rsidP="00600F5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600F59" w:rsidRPr="003C60DF" w:rsidRDefault="00600F59" w:rsidP="00600F59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ستاد بحران منطقه</w:t>
            </w:r>
          </w:p>
        </w:tc>
      </w:tr>
      <w:tr w:rsidR="003C60DF" w:rsidRPr="003C60DF" w:rsidTr="00600F59">
        <w:trPr>
          <w:cantSplit/>
        </w:trPr>
        <w:tc>
          <w:tcPr>
            <w:tcW w:w="830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3C60DF" w:rsidRPr="003C60DF" w:rsidTr="007414BA">
        <w:trPr>
          <w:cantSplit/>
        </w:trPr>
        <w:tc>
          <w:tcPr>
            <w:tcW w:w="830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7414BA">
        <w:trPr>
          <w:cantSplit/>
        </w:trPr>
        <w:tc>
          <w:tcPr>
            <w:tcW w:w="830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:rsidR="00DA6CEC" w:rsidRPr="003C60DF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DA6CEC" w:rsidRPr="003C60DF" w:rsidRDefault="00175528" w:rsidP="0017552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منظور از </w:t>
            </w: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P1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در کارکرد های آمادگی برای پاسخ به بلایا چیست؟ </w:t>
            </w:r>
          </w:p>
        </w:tc>
      </w:tr>
      <w:tr w:rsidR="003C60DF" w:rsidRPr="003C60DF" w:rsidTr="007414BA">
        <w:trPr>
          <w:cantSplit/>
        </w:trPr>
        <w:tc>
          <w:tcPr>
            <w:tcW w:w="830" w:type="dxa"/>
          </w:tcPr>
          <w:p w:rsidR="00A27234" w:rsidRPr="003C60DF" w:rsidRDefault="00A27234" w:rsidP="00A2723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27234" w:rsidRPr="003C60DF" w:rsidRDefault="00A27234" w:rsidP="00A2723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27234" w:rsidRPr="003C60DF" w:rsidRDefault="00175528" w:rsidP="00A27234">
            <w:pPr>
              <w:rPr>
                <w:rFonts w:cs="B Nazanin"/>
                <w:b/>
                <w:bCs/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هماهنگی ر</w:t>
            </w:r>
            <w:r w:rsidR="007A3878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ا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هبردی با ذینفعان</w:t>
            </w:r>
          </w:p>
        </w:tc>
      </w:tr>
      <w:tr w:rsidR="003C60DF" w:rsidRPr="003C60DF" w:rsidTr="007414BA">
        <w:trPr>
          <w:cantSplit/>
        </w:trPr>
        <w:tc>
          <w:tcPr>
            <w:tcW w:w="830" w:type="dxa"/>
          </w:tcPr>
          <w:p w:rsidR="00A27234" w:rsidRPr="003C60DF" w:rsidRDefault="00A27234" w:rsidP="00A2723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27234" w:rsidRPr="003C60DF" w:rsidRDefault="00A27234" w:rsidP="00A2723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27234" w:rsidRPr="003C60DF" w:rsidRDefault="00175528" w:rsidP="00A2723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ارزیابی ایمنی و خطر </w:t>
            </w:r>
          </w:p>
        </w:tc>
      </w:tr>
      <w:tr w:rsidR="003C60DF" w:rsidRPr="003C60DF" w:rsidTr="007414BA">
        <w:trPr>
          <w:cantSplit/>
        </w:trPr>
        <w:tc>
          <w:tcPr>
            <w:tcW w:w="830" w:type="dxa"/>
          </w:tcPr>
          <w:p w:rsidR="00A27234" w:rsidRPr="003C60DF" w:rsidRDefault="00A27234" w:rsidP="00A2723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27234" w:rsidRPr="003C60DF" w:rsidRDefault="00A27234" w:rsidP="00A2723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27234" w:rsidRPr="003C60DF" w:rsidRDefault="00175528" w:rsidP="00A2723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ذخیره سازی لوازم و تجهیزات </w:t>
            </w:r>
          </w:p>
        </w:tc>
      </w:tr>
      <w:tr w:rsidR="003C60DF" w:rsidRPr="003C60DF" w:rsidTr="007414BA">
        <w:trPr>
          <w:cantSplit/>
        </w:trPr>
        <w:tc>
          <w:tcPr>
            <w:tcW w:w="830" w:type="dxa"/>
          </w:tcPr>
          <w:p w:rsidR="00A27234" w:rsidRPr="003C60DF" w:rsidRDefault="00A27234" w:rsidP="00A2723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27234" w:rsidRPr="003C60DF" w:rsidRDefault="00A27234" w:rsidP="00A2723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27234" w:rsidRPr="003C60DF" w:rsidRDefault="00175528" w:rsidP="00A27234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آموزش پرسنل </w:t>
            </w:r>
          </w:p>
        </w:tc>
      </w:tr>
      <w:tr w:rsidR="003C60DF" w:rsidRPr="003C60DF" w:rsidTr="007414BA">
        <w:trPr>
          <w:cantSplit/>
        </w:trPr>
        <w:tc>
          <w:tcPr>
            <w:tcW w:w="830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E5934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CE5934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:rsidR="00DA6CEC" w:rsidRPr="003C60DF" w:rsidRDefault="00CE5934" w:rsidP="00CE5934">
            <w:pPr>
              <w:spacing w:line="324" w:lineRule="auto"/>
              <w:ind w:left="425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برای خانوار چهار نفره مساحت مناسب چادر چند متر مربع است؟</w:t>
            </w:r>
          </w:p>
        </w:tc>
      </w:tr>
      <w:tr w:rsidR="003C60DF" w:rsidRPr="003C60DF" w:rsidTr="00CE5934">
        <w:trPr>
          <w:cantSplit/>
        </w:trPr>
        <w:tc>
          <w:tcPr>
            <w:tcW w:w="794" w:type="dxa"/>
          </w:tcPr>
          <w:p w:rsidR="00CE5934" w:rsidRPr="003C60DF" w:rsidRDefault="00CE5934" w:rsidP="00CE593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CE5934" w:rsidRPr="003C60DF" w:rsidRDefault="00CE5934" w:rsidP="00CE593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CE5934" w:rsidRPr="003C60DF" w:rsidRDefault="00CE5934" w:rsidP="00CE5934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48                     </w:t>
            </w:r>
          </w:p>
        </w:tc>
      </w:tr>
      <w:tr w:rsidR="003C60DF" w:rsidRPr="003C60DF" w:rsidTr="00CE5934">
        <w:trPr>
          <w:cantSplit/>
        </w:trPr>
        <w:tc>
          <w:tcPr>
            <w:tcW w:w="794" w:type="dxa"/>
          </w:tcPr>
          <w:p w:rsidR="00CE5934" w:rsidRPr="003C60DF" w:rsidRDefault="00CE5934" w:rsidP="00CE593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CE5934" w:rsidRPr="003C60DF" w:rsidRDefault="00CE5934" w:rsidP="00CE593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CE5934" w:rsidRPr="003C60DF" w:rsidRDefault="00CE5934" w:rsidP="00CE5934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24                           </w:t>
            </w:r>
          </w:p>
        </w:tc>
      </w:tr>
      <w:tr w:rsidR="003C60DF" w:rsidRPr="003C60DF" w:rsidTr="00CE5934">
        <w:trPr>
          <w:cantSplit/>
        </w:trPr>
        <w:tc>
          <w:tcPr>
            <w:tcW w:w="794" w:type="dxa"/>
          </w:tcPr>
          <w:p w:rsidR="00CE5934" w:rsidRPr="003C60DF" w:rsidRDefault="00CE5934" w:rsidP="00CE593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CE5934" w:rsidRPr="003C60DF" w:rsidRDefault="00CE5934" w:rsidP="00CE593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CE5934" w:rsidRPr="003C60DF" w:rsidRDefault="00CE5934" w:rsidP="00CE5934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12                       </w:t>
            </w:r>
          </w:p>
        </w:tc>
      </w:tr>
      <w:tr w:rsidR="003C60DF" w:rsidRPr="003C60DF" w:rsidTr="00CE5934">
        <w:trPr>
          <w:cantSplit/>
        </w:trPr>
        <w:tc>
          <w:tcPr>
            <w:tcW w:w="794" w:type="dxa"/>
          </w:tcPr>
          <w:p w:rsidR="00CE5934" w:rsidRPr="003C60DF" w:rsidRDefault="00CE5934" w:rsidP="00CE593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CE5934" w:rsidRPr="003C60DF" w:rsidRDefault="00CE5934" w:rsidP="00CE593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CE5934" w:rsidRPr="003C60DF" w:rsidRDefault="00CE5934" w:rsidP="00CE5934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6</w:t>
            </w:r>
          </w:p>
        </w:tc>
      </w:tr>
      <w:tr w:rsidR="00A83656" w:rsidRPr="003C60DF" w:rsidTr="00CE5934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513571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513571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:rsidR="00DA6CEC" w:rsidRPr="003C60DF" w:rsidRDefault="00513571" w:rsidP="00513571">
            <w:pPr>
              <w:spacing w:line="324" w:lineRule="auto"/>
              <w:ind w:left="425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کدامیک جزو 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اثرات محیطی بلایا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نمیباشد؟</w:t>
            </w:r>
          </w:p>
        </w:tc>
      </w:tr>
      <w:tr w:rsidR="003C60DF" w:rsidRPr="003C60DF" w:rsidTr="00513571">
        <w:trPr>
          <w:cantSplit/>
        </w:trPr>
        <w:tc>
          <w:tcPr>
            <w:tcW w:w="794" w:type="dxa"/>
          </w:tcPr>
          <w:p w:rsidR="00513571" w:rsidRPr="003C60DF" w:rsidRDefault="00513571" w:rsidP="0051357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3571" w:rsidRPr="003C60DF" w:rsidRDefault="00513571" w:rsidP="0051357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3571" w:rsidRPr="003C60DF" w:rsidRDefault="00513571" w:rsidP="00513571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تخریب سرپناه ها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، 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اختلال در سیستم دفع زباله  </w:t>
            </w:r>
          </w:p>
        </w:tc>
      </w:tr>
      <w:tr w:rsidR="003C60DF" w:rsidRPr="003C60DF" w:rsidTr="00513571">
        <w:trPr>
          <w:cantSplit/>
        </w:trPr>
        <w:tc>
          <w:tcPr>
            <w:tcW w:w="794" w:type="dxa"/>
          </w:tcPr>
          <w:p w:rsidR="00513571" w:rsidRPr="003C60DF" w:rsidRDefault="00513571" w:rsidP="0051357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3571" w:rsidRPr="003C60DF" w:rsidRDefault="00513571" w:rsidP="0051357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3571" w:rsidRPr="003C60DF" w:rsidRDefault="00513571" w:rsidP="00513571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آلودگی منابع آب آشامیدنی 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، 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اجساد انسانی ولاشه حیوانی</w:t>
            </w:r>
          </w:p>
        </w:tc>
      </w:tr>
      <w:tr w:rsidR="003C60DF" w:rsidRPr="003C60DF" w:rsidTr="00513571">
        <w:trPr>
          <w:cantSplit/>
        </w:trPr>
        <w:tc>
          <w:tcPr>
            <w:tcW w:w="794" w:type="dxa"/>
          </w:tcPr>
          <w:p w:rsidR="00513571" w:rsidRPr="003C60DF" w:rsidRDefault="00513571" w:rsidP="0051357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3571" w:rsidRPr="003C60DF" w:rsidRDefault="00513571" w:rsidP="0051357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3571" w:rsidRPr="003C60DF" w:rsidRDefault="00513571" w:rsidP="00513571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آلودگی مواد غذایی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، 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افزایش ناقلین</w:t>
            </w:r>
          </w:p>
        </w:tc>
      </w:tr>
      <w:tr w:rsidR="003C60DF" w:rsidRPr="003C60DF" w:rsidTr="00513571">
        <w:trPr>
          <w:cantSplit/>
        </w:trPr>
        <w:tc>
          <w:tcPr>
            <w:tcW w:w="794" w:type="dxa"/>
          </w:tcPr>
          <w:p w:rsidR="00513571" w:rsidRPr="003C60DF" w:rsidRDefault="00513571" w:rsidP="0051357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3571" w:rsidRPr="003C60DF" w:rsidRDefault="00513571" w:rsidP="0051357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3571" w:rsidRPr="003C60DF" w:rsidRDefault="00513571" w:rsidP="000222AF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تغییرات اقلیمی</w:t>
            </w:r>
          </w:p>
        </w:tc>
      </w:tr>
      <w:tr w:rsidR="00A83656" w:rsidRPr="003C60DF" w:rsidTr="00513571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86FC7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C86FC7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:rsidR="00DA6CEC" w:rsidRPr="003C60DF" w:rsidRDefault="00C86FC7" w:rsidP="00F303AF">
            <w:pPr>
              <w:spacing w:line="324" w:lineRule="auto"/>
              <w:ind w:left="425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برنامه ریزی عملیاتی 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با توجه به مخاطراتی که احتمال بروز آن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وجود دارد از بعد مسئولیت افراد شامل پاسخگویی به سوالات : 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چه کسی؟ چه زمانی؟ به چه کاری؟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در بحث مدیریت بحران همان مفهوم 000000000000 است.</w:t>
            </w:r>
          </w:p>
        </w:tc>
      </w:tr>
      <w:tr w:rsidR="003C60DF" w:rsidRPr="003C60DF" w:rsidTr="00C86FC7">
        <w:trPr>
          <w:cantSplit/>
        </w:trPr>
        <w:tc>
          <w:tcPr>
            <w:tcW w:w="794" w:type="dxa"/>
          </w:tcPr>
          <w:p w:rsidR="00C86FC7" w:rsidRPr="003C60DF" w:rsidRDefault="00C86FC7" w:rsidP="00C86FC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C86FC7" w:rsidRPr="003C60DF" w:rsidRDefault="00C86FC7" w:rsidP="00C86FC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C86FC7" w:rsidRPr="003C60DF" w:rsidRDefault="00C86FC7" w:rsidP="00C86FC7">
            <w:pPr>
              <w:rPr>
                <w:color w:val="000000" w:themeColor="text1"/>
              </w:rPr>
            </w:pPr>
            <w:r w:rsidRPr="003C60DF">
              <w:rPr>
                <w:rFonts w:cs="B Nazanin"/>
                <w:b/>
                <w:bCs/>
                <w:color w:val="000000" w:themeColor="text1"/>
              </w:rPr>
              <w:t>IAP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           </w:t>
            </w:r>
          </w:p>
        </w:tc>
      </w:tr>
      <w:tr w:rsidR="003C60DF" w:rsidRPr="003C60DF" w:rsidTr="00C86FC7">
        <w:trPr>
          <w:cantSplit/>
        </w:trPr>
        <w:tc>
          <w:tcPr>
            <w:tcW w:w="794" w:type="dxa"/>
          </w:tcPr>
          <w:p w:rsidR="00C86FC7" w:rsidRPr="003C60DF" w:rsidRDefault="00C86FC7" w:rsidP="00C86FC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C86FC7" w:rsidRPr="003C60DF" w:rsidRDefault="00C86FC7" w:rsidP="00C86FC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C86FC7" w:rsidRPr="003C60DF" w:rsidRDefault="00C86FC7" w:rsidP="00C86FC7">
            <w:pPr>
              <w:rPr>
                <w:color w:val="000000" w:themeColor="text1"/>
              </w:rPr>
            </w:pPr>
            <w:r w:rsidRPr="003C60DF">
              <w:rPr>
                <w:rFonts w:cs="B Nazanin"/>
                <w:b/>
                <w:bCs/>
                <w:color w:val="000000" w:themeColor="text1"/>
              </w:rPr>
              <w:t>EOP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                 </w:t>
            </w:r>
          </w:p>
        </w:tc>
      </w:tr>
      <w:tr w:rsidR="003C60DF" w:rsidRPr="003C60DF" w:rsidTr="00C86FC7">
        <w:trPr>
          <w:cantSplit/>
        </w:trPr>
        <w:tc>
          <w:tcPr>
            <w:tcW w:w="794" w:type="dxa"/>
          </w:tcPr>
          <w:p w:rsidR="00C86FC7" w:rsidRPr="003C60DF" w:rsidRDefault="00C86FC7" w:rsidP="00C86FC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C86FC7" w:rsidRPr="003C60DF" w:rsidRDefault="00C86FC7" w:rsidP="00C86FC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C86FC7" w:rsidRPr="003C60DF" w:rsidRDefault="00C86FC7" w:rsidP="00C86FC7">
            <w:pPr>
              <w:rPr>
                <w:color w:val="000000" w:themeColor="text1"/>
              </w:rPr>
            </w:pPr>
            <w:r w:rsidRPr="003C60DF">
              <w:rPr>
                <w:rFonts w:cs="B Nazanin"/>
                <w:b/>
                <w:bCs/>
                <w:color w:val="000000" w:themeColor="text1"/>
              </w:rPr>
              <w:t>CIP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             </w:t>
            </w:r>
          </w:p>
        </w:tc>
      </w:tr>
      <w:tr w:rsidR="003C60DF" w:rsidRPr="003C60DF" w:rsidTr="00C86FC7">
        <w:trPr>
          <w:cantSplit/>
        </w:trPr>
        <w:tc>
          <w:tcPr>
            <w:tcW w:w="794" w:type="dxa"/>
          </w:tcPr>
          <w:p w:rsidR="00C86FC7" w:rsidRPr="003C60DF" w:rsidRDefault="00C86FC7" w:rsidP="00C86FC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C86FC7" w:rsidRPr="003C60DF" w:rsidRDefault="00C86FC7" w:rsidP="00C86FC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C86FC7" w:rsidRPr="003C60DF" w:rsidRDefault="00C86FC7" w:rsidP="00C86FC7">
            <w:pPr>
              <w:rPr>
                <w:color w:val="000000" w:themeColor="text1"/>
              </w:rPr>
            </w:pPr>
            <w:r w:rsidRPr="003C60DF">
              <w:rPr>
                <w:rFonts w:cs="B Nazanin"/>
                <w:b/>
                <w:bCs/>
                <w:color w:val="000000" w:themeColor="text1"/>
              </w:rPr>
              <w:t>EOC</w:t>
            </w:r>
          </w:p>
        </w:tc>
      </w:tr>
      <w:tr w:rsidR="00A83656" w:rsidRPr="003C60DF" w:rsidTr="00C86FC7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BD7D25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BD7D25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:rsidR="00BD7D25" w:rsidRPr="003C60DF" w:rsidRDefault="00BD7D25" w:rsidP="00BD7D25">
            <w:pPr>
              <w:spacing w:line="324" w:lineRule="auto"/>
              <w:ind w:left="567"/>
              <w:jc w:val="both"/>
              <w:rPr>
                <w:rFonts w:cs="B Nazanin"/>
                <w:b/>
                <w:bCs/>
                <w:color w:val="000000" w:themeColor="text1"/>
              </w:rPr>
            </w:pPr>
            <w:r w:rsidRPr="003C60DF">
              <w:rPr>
                <w:rFonts w:cs="B Nazanin"/>
                <w:b/>
                <w:bCs/>
                <w:color w:val="000000" w:themeColor="text1"/>
              </w:rPr>
              <w:t>…….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یعنی جمع آوري و شناسائي افراد آسيب ديده و بي خانمان ناشي از وقوع حوادث غير مترقبه ، نقل و انتقال و استقرار آنها در محلهاي پيش بيني شده براي تامين حداقل شرايط زندگي امن و بهداشتي تا زمان ايجاد امكانات مناسبتر.</w:t>
            </w:r>
          </w:p>
          <w:p w:rsidR="00DA6CEC" w:rsidRPr="003C60DF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BD7D25">
        <w:trPr>
          <w:cantSplit/>
        </w:trPr>
        <w:tc>
          <w:tcPr>
            <w:tcW w:w="794" w:type="dxa"/>
          </w:tcPr>
          <w:p w:rsidR="00BD7D25" w:rsidRPr="003C60DF" w:rsidRDefault="00BD7D25" w:rsidP="00BD7D2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D7D25" w:rsidRPr="003C60DF" w:rsidRDefault="00BD7D25" w:rsidP="00BD7D2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D7D25" w:rsidRPr="003C60DF" w:rsidRDefault="00BD7D25" w:rsidP="00BD7D25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اسکان اضطراری                     </w:t>
            </w:r>
          </w:p>
        </w:tc>
      </w:tr>
      <w:tr w:rsidR="003C60DF" w:rsidRPr="003C60DF" w:rsidTr="00BD7D25">
        <w:trPr>
          <w:cantSplit/>
        </w:trPr>
        <w:tc>
          <w:tcPr>
            <w:tcW w:w="794" w:type="dxa"/>
          </w:tcPr>
          <w:p w:rsidR="00BD7D25" w:rsidRPr="003C60DF" w:rsidRDefault="00BD7D25" w:rsidP="00BD7D2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D7D25" w:rsidRPr="003C60DF" w:rsidRDefault="00BD7D25" w:rsidP="00BD7D2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D7D25" w:rsidRPr="003C60DF" w:rsidRDefault="00BD7D25" w:rsidP="00BD7D25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اسکان موقت                                </w:t>
            </w:r>
          </w:p>
        </w:tc>
      </w:tr>
      <w:tr w:rsidR="003C60DF" w:rsidRPr="003C60DF" w:rsidTr="00BD7D25">
        <w:trPr>
          <w:cantSplit/>
        </w:trPr>
        <w:tc>
          <w:tcPr>
            <w:tcW w:w="794" w:type="dxa"/>
          </w:tcPr>
          <w:p w:rsidR="00BD7D25" w:rsidRPr="003C60DF" w:rsidRDefault="00BD7D25" w:rsidP="00BD7D2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D7D25" w:rsidRPr="003C60DF" w:rsidRDefault="00BD7D25" w:rsidP="00BD7D2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D7D25" w:rsidRPr="003C60DF" w:rsidRDefault="00BD7D25" w:rsidP="00BD7D25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اسکان دایم                        </w:t>
            </w:r>
          </w:p>
        </w:tc>
      </w:tr>
      <w:tr w:rsidR="003C60DF" w:rsidRPr="003C60DF" w:rsidTr="00BD7D25">
        <w:trPr>
          <w:cantSplit/>
        </w:trPr>
        <w:tc>
          <w:tcPr>
            <w:tcW w:w="794" w:type="dxa"/>
          </w:tcPr>
          <w:p w:rsidR="00BD7D25" w:rsidRPr="003C60DF" w:rsidRDefault="00BD7D25" w:rsidP="00BD7D2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D7D25" w:rsidRPr="003C60DF" w:rsidRDefault="00BD7D25" w:rsidP="00BD7D2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D7D25" w:rsidRPr="003C60DF" w:rsidRDefault="00BD7D25" w:rsidP="00BD7D25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اسکان بحرانی          </w:t>
            </w:r>
          </w:p>
        </w:tc>
      </w:tr>
      <w:tr w:rsidR="00A83656" w:rsidRPr="003C60DF" w:rsidTr="00BD7D25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0C61AE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0C61AE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:rsidR="00DA6CEC" w:rsidRPr="003C60DF" w:rsidRDefault="000222AF" w:rsidP="000222A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وظ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یفه</w:t>
            </w: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احداث سرو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C60DF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س</w:t>
            </w: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ها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بهداشت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در بروز حوادث و بلا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C60DF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ا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طب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C60DF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ع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کدام ارگان م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باشد؟</w:t>
            </w:r>
          </w:p>
        </w:tc>
      </w:tr>
      <w:tr w:rsidR="003C60DF" w:rsidRPr="003C60DF" w:rsidTr="000C61AE">
        <w:trPr>
          <w:cantSplit/>
        </w:trPr>
        <w:tc>
          <w:tcPr>
            <w:tcW w:w="794" w:type="dxa"/>
          </w:tcPr>
          <w:p w:rsidR="000222AF" w:rsidRPr="003C60DF" w:rsidRDefault="000222AF" w:rsidP="000222A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0222AF" w:rsidRPr="003C60DF" w:rsidRDefault="000222AF" w:rsidP="000222A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0222AF" w:rsidRPr="003C60DF" w:rsidRDefault="000222AF" w:rsidP="000222AF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هلا احمر</w:t>
            </w:r>
          </w:p>
        </w:tc>
      </w:tr>
      <w:tr w:rsidR="003C60DF" w:rsidRPr="003C60DF" w:rsidTr="000C61AE">
        <w:trPr>
          <w:cantSplit/>
        </w:trPr>
        <w:tc>
          <w:tcPr>
            <w:tcW w:w="794" w:type="dxa"/>
          </w:tcPr>
          <w:p w:rsidR="000222AF" w:rsidRPr="003C60DF" w:rsidRDefault="000222AF" w:rsidP="000222A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0222AF" w:rsidRPr="003C60DF" w:rsidRDefault="000222AF" w:rsidP="000222A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0222AF" w:rsidRPr="003C60DF" w:rsidRDefault="000222AF" w:rsidP="000222AF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شهرداری</w:t>
            </w:r>
          </w:p>
        </w:tc>
      </w:tr>
      <w:tr w:rsidR="003C60DF" w:rsidRPr="003C60DF" w:rsidTr="000C61AE">
        <w:trPr>
          <w:cantSplit/>
        </w:trPr>
        <w:tc>
          <w:tcPr>
            <w:tcW w:w="794" w:type="dxa"/>
          </w:tcPr>
          <w:p w:rsidR="000222AF" w:rsidRPr="003C60DF" w:rsidRDefault="000222AF" w:rsidP="000222A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0222AF" w:rsidRPr="003C60DF" w:rsidRDefault="000222AF" w:rsidP="000222A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0222AF" w:rsidRPr="003C60DF" w:rsidRDefault="000222AF" w:rsidP="000222AF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وزارت بهداشت </w:t>
            </w:r>
          </w:p>
        </w:tc>
      </w:tr>
      <w:tr w:rsidR="003C60DF" w:rsidRPr="003C60DF" w:rsidTr="000C61AE">
        <w:trPr>
          <w:cantSplit/>
        </w:trPr>
        <w:tc>
          <w:tcPr>
            <w:tcW w:w="794" w:type="dxa"/>
          </w:tcPr>
          <w:p w:rsidR="000222AF" w:rsidRPr="003C60DF" w:rsidRDefault="000222AF" w:rsidP="000222A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0222AF" w:rsidRPr="003C60DF" w:rsidRDefault="000222AF" w:rsidP="000222A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0222AF" w:rsidRPr="003C60DF" w:rsidRDefault="000222AF" w:rsidP="000222AF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هیچ کدام </w:t>
            </w:r>
          </w:p>
        </w:tc>
      </w:tr>
      <w:tr w:rsidR="00A83656" w:rsidRPr="003C60DF" w:rsidTr="000C61AE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ED365E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0222AF">
        <w:trPr>
          <w:cantSplit/>
          <w:trHeight w:val="586"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:rsidR="00DA6CEC" w:rsidRPr="003C60DF" w:rsidRDefault="00ED365E" w:rsidP="000222AF">
            <w:pPr>
              <w:spacing w:line="324" w:lineRule="auto"/>
              <w:ind w:left="360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اسکان اضطراری از وظايف کارگروه امداد و نجات می باشد که مسئولیت آن با 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000000000000 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است.</w:t>
            </w:r>
          </w:p>
        </w:tc>
      </w:tr>
      <w:tr w:rsidR="003C60DF" w:rsidRPr="003C60DF" w:rsidTr="00ED365E">
        <w:trPr>
          <w:cantSplit/>
        </w:trPr>
        <w:tc>
          <w:tcPr>
            <w:tcW w:w="794" w:type="dxa"/>
          </w:tcPr>
          <w:p w:rsidR="00ED365E" w:rsidRPr="003C60DF" w:rsidRDefault="00ED365E" w:rsidP="00ED365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D365E" w:rsidRPr="003C60DF" w:rsidRDefault="00ED365E" w:rsidP="00ED365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D365E" w:rsidRPr="003C60DF" w:rsidRDefault="00ED365E" w:rsidP="00ED365E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شهرداری                     </w:t>
            </w:r>
          </w:p>
        </w:tc>
      </w:tr>
      <w:tr w:rsidR="003C60DF" w:rsidRPr="003C60DF" w:rsidTr="00ED365E">
        <w:trPr>
          <w:cantSplit/>
        </w:trPr>
        <w:tc>
          <w:tcPr>
            <w:tcW w:w="794" w:type="dxa"/>
          </w:tcPr>
          <w:p w:rsidR="00ED365E" w:rsidRPr="003C60DF" w:rsidRDefault="00ED365E" w:rsidP="00ED365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D365E" w:rsidRPr="003C60DF" w:rsidRDefault="00ED365E" w:rsidP="00ED365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D365E" w:rsidRPr="003C60DF" w:rsidRDefault="00ED365E" w:rsidP="00ED365E">
            <w:pPr>
              <w:rPr>
                <w:rFonts w:cs="B Nazanin"/>
                <w:b/>
                <w:bCs/>
                <w:color w:val="000000" w:themeColor="text1"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هلال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احمر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</w:p>
        </w:tc>
      </w:tr>
      <w:tr w:rsidR="003C60DF" w:rsidRPr="003C60DF" w:rsidTr="00ED365E">
        <w:trPr>
          <w:cantSplit/>
        </w:trPr>
        <w:tc>
          <w:tcPr>
            <w:tcW w:w="794" w:type="dxa"/>
          </w:tcPr>
          <w:p w:rsidR="00ED365E" w:rsidRPr="003C60DF" w:rsidRDefault="00ED365E" w:rsidP="00ED365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D365E" w:rsidRPr="003C60DF" w:rsidRDefault="00ED365E" w:rsidP="00ED365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D365E" w:rsidRPr="003C60DF" w:rsidRDefault="00ED365E" w:rsidP="00ED365E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بهداشت و درمان                       </w:t>
            </w:r>
          </w:p>
        </w:tc>
      </w:tr>
      <w:tr w:rsidR="003C60DF" w:rsidRPr="003C60DF" w:rsidTr="00ED365E">
        <w:trPr>
          <w:cantSplit/>
        </w:trPr>
        <w:tc>
          <w:tcPr>
            <w:tcW w:w="794" w:type="dxa"/>
          </w:tcPr>
          <w:p w:rsidR="00ED365E" w:rsidRPr="003C60DF" w:rsidRDefault="00ED365E" w:rsidP="00ED365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D365E" w:rsidRPr="003C60DF" w:rsidRDefault="00ED365E" w:rsidP="00ED365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D365E" w:rsidRPr="003C60DF" w:rsidRDefault="00ED365E" w:rsidP="00ED365E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بنیاد مسکن</w:t>
            </w:r>
          </w:p>
        </w:tc>
      </w:tr>
      <w:tr w:rsidR="00A83656" w:rsidRPr="003C60DF" w:rsidTr="00ED365E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0F60BA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0222AF">
        <w:trPr>
          <w:cantSplit/>
          <w:trHeight w:val="552"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:rsidR="00DA6CEC" w:rsidRPr="003C60DF" w:rsidRDefault="000F60BA" w:rsidP="000222AF">
            <w:pPr>
              <w:spacing w:line="324" w:lineRule="auto"/>
              <w:ind w:left="425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مدیریت راحت تر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در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ارائۀ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خدمات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بهداشتی در کدام روش اسکان امکان پذیر تر است؟</w:t>
            </w:r>
          </w:p>
        </w:tc>
      </w:tr>
      <w:tr w:rsidR="003C60DF" w:rsidRPr="003C60DF" w:rsidTr="000F60BA">
        <w:trPr>
          <w:cantSplit/>
        </w:trPr>
        <w:tc>
          <w:tcPr>
            <w:tcW w:w="794" w:type="dxa"/>
          </w:tcPr>
          <w:p w:rsidR="000F60BA" w:rsidRPr="003C60DF" w:rsidRDefault="000F60BA" w:rsidP="000F60B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0F60BA" w:rsidRPr="003C60DF" w:rsidRDefault="000F60BA" w:rsidP="000F60B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0F60BA" w:rsidRPr="003C60DF" w:rsidRDefault="000F60BA" w:rsidP="000F60BA">
            <w:pPr>
              <w:rPr>
                <w:color w:val="000000" w:themeColor="text1"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روش پراکنده 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      </w:t>
            </w:r>
          </w:p>
        </w:tc>
      </w:tr>
      <w:tr w:rsidR="003C60DF" w:rsidRPr="003C60DF" w:rsidTr="000F60BA">
        <w:trPr>
          <w:cantSplit/>
        </w:trPr>
        <w:tc>
          <w:tcPr>
            <w:tcW w:w="794" w:type="dxa"/>
          </w:tcPr>
          <w:p w:rsidR="000F60BA" w:rsidRPr="003C60DF" w:rsidRDefault="000F60BA" w:rsidP="000F60B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0F60BA" w:rsidRPr="003C60DF" w:rsidRDefault="000F60BA" w:rsidP="000F60B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0F60BA" w:rsidRPr="003C60DF" w:rsidRDefault="000F60BA" w:rsidP="000F60BA">
            <w:pPr>
              <w:rPr>
                <w:color w:val="000000" w:themeColor="text1"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روش اردوگاهی یا مجتمع 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   </w:t>
            </w:r>
          </w:p>
        </w:tc>
      </w:tr>
      <w:tr w:rsidR="003C60DF" w:rsidRPr="003C60DF" w:rsidTr="000F60BA">
        <w:trPr>
          <w:cantSplit/>
        </w:trPr>
        <w:tc>
          <w:tcPr>
            <w:tcW w:w="794" w:type="dxa"/>
          </w:tcPr>
          <w:p w:rsidR="000F60BA" w:rsidRPr="003C60DF" w:rsidRDefault="000F60BA" w:rsidP="000F60B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0F60BA" w:rsidRPr="003C60DF" w:rsidRDefault="000F60BA" w:rsidP="000F60B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0F60BA" w:rsidRPr="003C60DF" w:rsidRDefault="000F60BA" w:rsidP="000F60BA">
            <w:pPr>
              <w:rPr>
                <w:color w:val="000000" w:themeColor="text1"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روش 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شهرکی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       </w:t>
            </w:r>
          </w:p>
        </w:tc>
      </w:tr>
      <w:tr w:rsidR="003C60DF" w:rsidRPr="003C60DF" w:rsidTr="000F60BA">
        <w:trPr>
          <w:cantSplit/>
        </w:trPr>
        <w:tc>
          <w:tcPr>
            <w:tcW w:w="794" w:type="dxa"/>
          </w:tcPr>
          <w:p w:rsidR="000F60BA" w:rsidRPr="003C60DF" w:rsidRDefault="000F60BA" w:rsidP="000F60B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0F60BA" w:rsidRPr="003C60DF" w:rsidRDefault="000F60BA" w:rsidP="000F60B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0F60BA" w:rsidRPr="003C60DF" w:rsidRDefault="000F60BA" w:rsidP="000F60BA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روش اسکان بحرانی          </w:t>
            </w:r>
          </w:p>
        </w:tc>
      </w:tr>
      <w:tr w:rsidR="00A83656" w:rsidRPr="003C60DF" w:rsidTr="000F60BA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7CC2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616118">
        <w:trPr>
          <w:cantSplit/>
          <w:trHeight w:val="709"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:rsidR="00317CC2" w:rsidRPr="003C60DF" w:rsidRDefault="00317CC2" w:rsidP="00317CC2">
            <w:pPr>
              <w:spacing w:line="324" w:lineRule="auto"/>
              <w:ind w:left="425"/>
              <w:jc w:val="both"/>
              <w:rPr>
                <w:rFonts w:cs="B Nazanin"/>
                <w:b/>
                <w:bCs/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معمولا بعد از وقوع زلزله حجم کدامیک از پسماندها در محل افزایش می یابد؟</w:t>
            </w:r>
          </w:p>
          <w:p w:rsidR="00DA6CEC" w:rsidRPr="003C60DF" w:rsidRDefault="00DA6CEC" w:rsidP="00317CC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7CC2">
        <w:trPr>
          <w:cantSplit/>
        </w:trPr>
        <w:tc>
          <w:tcPr>
            <w:tcW w:w="794" w:type="dxa"/>
          </w:tcPr>
          <w:p w:rsidR="00317CC2" w:rsidRPr="003C60DF" w:rsidRDefault="00317CC2" w:rsidP="00317C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317CC2" w:rsidRPr="003C60DF" w:rsidRDefault="00317CC2" w:rsidP="00317C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17CC2" w:rsidRPr="003C60DF" w:rsidRDefault="00317CC2" w:rsidP="00317CC2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پسماند آلی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      </w:t>
            </w:r>
          </w:p>
        </w:tc>
      </w:tr>
      <w:tr w:rsidR="003C60DF" w:rsidRPr="003C60DF" w:rsidTr="00317CC2">
        <w:trPr>
          <w:cantSplit/>
        </w:trPr>
        <w:tc>
          <w:tcPr>
            <w:tcW w:w="794" w:type="dxa"/>
          </w:tcPr>
          <w:p w:rsidR="00317CC2" w:rsidRPr="003C60DF" w:rsidRDefault="00317CC2" w:rsidP="00317C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317CC2" w:rsidRPr="003C60DF" w:rsidRDefault="00317CC2" w:rsidP="00317C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17CC2" w:rsidRPr="003C60DF" w:rsidRDefault="00317CC2" w:rsidP="00317CC2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مایعات فاضلابی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      </w:t>
            </w:r>
          </w:p>
        </w:tc>
      </w:tr>
      <w:tr w:rsidR="003C60DF" w:rsidRPr="003C60DF" w:rsidTr="00317CC2">
        <w:trPr>
          <w:cantSplit/>
        </w:trPr>
        <w:tc>
          <w:tcPr>
            <w:tcW w:w="794" w:type="dxa"/>
          </w:tcPr>
          <w:p w:rsidR="00317CC2" w:rsidRPr="003C60DF" w:rsidRDefault="00317CC2" w:rsidP="00317C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317CC2" w:rsidRPr="003C60DF" w:rsidRDefault="00317CC2" w:rsidP="00317C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17CC2" w:rsidRPr="003C60DF" w:rsidRDefault="00317CC2" w:rsidP="00317CC2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پسماند پزشکی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      </w:t>
            </w:r>
          </w:p>
        </w:tc>
      </w:tr>
      <w:tr w:rsidR="003C60DF" w:rsidRPr="003C60DF" w:rsidTr="00317CC2">
        <w:trPr>
          <w:cantSplit/>
        </w:trPr>
        <w:tc>
          <w:tcPr>
            <w:tcW w:w="794" w:type="dxa"/>
          </w:tcPr>
          <w:p w:rsidR="00317CC2" w:rsidRPr="003C60DF" w:rsidRDefault="00317CC2" w:rsidP="00317CC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317CC2" w:rsidRPr="003C60DF" w:rsidRDefault="00317CC2" w:rsidP="00317CC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17CC2" w:rsidRPr="003C60DF" w:rsidRDefault="00317CC2" w:rsidP="00317CC2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پسماند جامد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      </w:t>
            </w:r>
          </w:p>
        </w:tc>
      </w:tr>
      <w:tr w:rsidR="00A83656" w:rsidRPr="003C60DF" w:rsidTr="00317CC2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5B01B0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5B01B0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:rsidR="00DA6CEC" w:rsidRPr="003C60DF" w:rsidRDefault="005B01B0" w:rsidP="000222AF">
            <w:pPr>
              <w:spacing w:line="324" w:lineRule="auto"/>
              <w:ind w:left="425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مستراح هایی از جنس های پلاستیک 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، پوشش برزنتی ، فایبر گلس و نظایر آنها که در بازار موجود میباشند ، 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برای 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کدام روش از دفع بهداشتی مدفوع در شرایط اضطراری مناسب میباشند؟</w:t>
            </w:r>
          </w:p>
        </w:tc>
      </w:tr>
      <w:tr w:rsidR="003C60DF" w:rsidRPr="003C60DF" w:rsidTr="005B01B0">
        <w:trPr>
          <w:cantSplit/>
        </w:trPr>
        <w:tc>
          <w:tcPr>
            <w:tcW w:w="794" w:type="dxa"/>
          </w:tcPr>
          <w:p w:rsidR="005B01B0" w:rsidRPr="003C60DF" w:rsidRDefault="005B01B0" w:rsidP="005B01B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B01B0" w:rsidRPr="003C60DF" w:rsidRDefault="005B01B0" w:rsidP="005B01B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B01B0" w:rsidRPr="003C60DF" w:rsidRDefault="005B01B0" w:rsidP="005B01B0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مستراح های ترانشه ای کم عمق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</w:t>
            </w:r>
          </w:p>
        </w:tc>
      </w:tr>
      <w:tr w:rsidR="003C60DF" w:rsidRPr="003C60DF" w:rsidTr="005B01B0">
        <w:trPr>
          <w:cantSplit/>
        </w:trPr>
        <w:tc>
          <w:tcPr>
            <w:tcW w:w="794" w:type="dxa"/>
          </w:tcPr>
          <w:p w:rsidR="005B01B0" w:rsidRPr="003C60DF" w:rsidRDefault="005B01B0" w:rsidP="005B01B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B01B0" w:rsidRPr="003C60DF" w:rsidRDefault="005B01B0" w:rsidP="005B01B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B01B0" w:rsidRPr="003C60DF" w:rsidRDefault="005B01B0" w:rsidP="005B01B0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مستراح کمپوستیک         </w:t>
            </w:r>
          </w:p>
        </w:tc>
      </w:tr>
      <w:tr w:rsidR="003C60DF" w:rsidRPr="003C60DF" w:rsidTr="005B01B0">
        <w:trPr>
          <w:cantSplit/>
        </w:trPr>
        <w:tc>
          <w:tcPr>
            <w:tcW w:w="794" w:type="dxa"/>
          </w:tcPr>
          <w:p w:rsidR="005B01B0" w:rsidRPr="003C60DF" w:rsidRDefault="005B01B0" w:rsidP="005B01B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B01B0" w:rsidRPr="003C60DF" w:rsidRDefault="005B01B0" w:rsidP="005B01B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B01B0" w:rsidRPr="003C60DF" w:rsidRDefault="005B01B0" w:rsidP="005B01B0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مستراح های ترانشه ای عمیق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</w:tr>
      <w:tr w:rsidR="003C60DF" w:rsidRPr="003C60DF" w:rsidTr="005B01B0">
        <w:trPr>
          <w:cantSplit/>
        </w:trPr>
        <w:tc>
          <w:tcPr>
            <w:tcW w:w="794" w:type="dxa"/>
          </w:tcPr>
          <w:p w:rsidR="005B01B0" w:rsidRPr="003C60DF" w:rsidRDefault="005B01B0" w:rsidP="005B01B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B01B0" w:rsidRPr="003C60DF" w:rsidRDefault="005B01B0" w:rsidP="005B01B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B01B0" w:rsidRPr="003C60DF" w:rsidRDefault="005B01B0" w:rsidP="005B01B0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مستراح آبی</w:t>
            </w:r>
          </w:p>
        </w:tc>
      </w:tr>
      <w:tr w:rsidR="00A83656" w:rsidRPr="003C60DF" w:rsidTr="005B01B0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:rsidR="00847B11" w:rsidRPr="003C60DF" w:rsidRDefault="00847B11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B6765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7B6765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:rsidR="00DA6CEC" w:rsidRPr="003C60DF" w:rsidRDefault="007B6765" w:rsidP="00BB080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گزار ش فور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طغ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C60DF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ان</w:t>
            </w: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چند ساعت بعد از وقوع با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C60DF">
              <w:rPr>
                <w:rStyle w:val="StyleComplexNazanin"/>
                <w:rFonts w:asciiTheme="majorBidi" w:hAnsiTheme="majorBidi" w:cs="B Nazanin" w:hint="eastAsia"/>
                <w:color w:val="000000" w:themeColor="text1"/>
                <w:rtl/>
                <w:lang w:bidi="fa-IR"/>
              </w:rPr>
              <w:t>ست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</w:t>
            </w: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 xml:space="preserve"> ثبت گردد؟</w:t>
            </w:r>
          </w:p>
        </w:tc>
      </w:tr>
      <w:tr w:rsidR="003C60DF" w:rsidRPr="003C60DF" w:rsidTr="007B6765">
        <w:trPr>
          <w:cantSplit/>
        </w:trPr>
        <w:tc>
          <w:tcPr>
            <w:tcW w:w="794" w:type="dxa"/>
          </w:tcPr>
          <w:p w:rsidR="007B6765" w:rsidRPr="003C60DF" w:rsidRDefault="007B6765" w:rsidP="007B67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B6765" w:rsidRPr="003C60DF" w:rsidRDefault="007B6765" w:rsidP="007B67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B6765" w:rsidRPr="003C60DF" w:rsidRDefault="007B6765" w:rsidP="007B676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12 ساعت</w:t>
            </w:r>
          </w:p>
        </w:tc>
      </w:tr>
      <w:tr w:rsidR="003C60DF" w:rsidRPr="003C60DF" w:rsidTr="007B6765">
        <w:trPr>
          <w:cantSplit/>
        </w:trPr>
        <w:tc>
          <w:tcPr>
            <w:tcW w:w="794" w:type="dxa"/>
          </w:tcPr>
          <w:p w:rsidR="007B6765" w:rsidRPr="003C60DF" w:rsidRDefault="007B6765" w:rsidP="007B67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B6765" w:rsidRPr="003C60DF" w:rsidRDefault="007B6765" w:rsidP="007B67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B6765" w:rsidRPr="003C60DF" w:rsidRDefault="007B6765" w:rsidP="007B676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24 ساعت</w:t>
            </w:r>
          </w:p>
        </w:tc>
      </w:tr>
      <w:tr w:rsidR="003C60DF" w:rsidRPr="003C60DF" w:rsidTr="007B6765">
        <w:trPr>
          <w:cantSplit/>
        </w:trPr>
        <w:tc>
          <w:tcPr>
            <w:tcW w:w="794" w:type="dxa"/>
          </w:tcPr>
          <w:p w:rsidR="007B6765" w:rsidRPr="003C60DF" w:rsidRDefault="007B6765" w:rsidP="007B67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B6765" w:rsidRPr="003C60DF" w:rsidRDefault="007B6765" w:rsidP="007B67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B6765" w:rsidRPr="003C60DF" w:rsidRDefault="007B6765" w:rsidP="007B676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48 ساعت</w:t>
            </w:r>
          </w:p>
        </w:tc>
      </w:tr>
      <w:tr w:rsidR="003C60DF" w:rsidRPr="003C60DF" w:rsidTr="007B6765">
        <w:trPr>
          <w:cantSplit/>
        </w:trPr>
        <w:tc>
          <w:tcPr>
            <w:tcW w:w="794" w:type="dxa"/>
          </w:tcPr>
          <w:p w:rsidR="007B6765" w:rsidRPr="003C60DF" w:rsidRDefault="007B6765" w:rsidP="007B676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B6765" w:rsidRPr="003C60DF" w:rsidRDefault="007B6765" w:rsidP="007B676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B6765" w:rsidRPr="003C60DF" w:rsidRDefault="007B6765" w:rsidP="007B6765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8ساعت</w:t>
            </w:r>
          </w:p>
        </w:tc>
      </w:tr>
      <w:tr w:rsidR="00A83656" w:rsidRPr="003C60DF" w:rsidTr="007B6765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F97266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F97266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:rsidR="00DA6CEC" w:rsidRPr="003C60DF" w:rsidRDefault="00F97266" w:rsidP="00023FCA">
            <w:pPr>
              <w:spacing w:line="324" w:lineRule="auto"/>
              <w:ind w:left="425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زمان تکمیل فرم ارزیابی سریع بهداشت محیط چقدر بعد از وقع بلایا می باشد؟</w:t>
            </w:r>
          </w:p>
        </w:tc>
      </w:tr>
      <w:tr w:rsidR="003C60DF" w:rsidRPr="003C60DF" w:rsidTr="00F97266">
        <w:trPr>
          <w:cantSplit/>
        </w:trPr>
        <w:tc>
          <w:tcPr>
            <w:tcW w:w="794" w:type="dxa"/>
          </w:tcPr>
          <w:p w:rsidR="00F97266" w:rsidRPr="003C60DF" w:rsidRDefault="00F97266" w:rsidP="00F9726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97266" w:rsidRPr="003C60DF" w:rsidRDefault="00F97266" w:rsidP="00F9726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97266" w:rsidRPr="003C60DF" w:rsidRDefault="00F97266" w:rsidP="00F97266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24 ساعت بعد از وقوع </w:t>
            </w:r>
          </w:p>
        </w:tc>
      </w:tr>
      <w:tr w:rsidR="003C60DF" w:rsidRPr="003C60DF" w:rsidTr="00F97266">
        <w:trPr>
          <w:cantSplit/>
        </w:trPr>
        <w:tc>
          <w:tcPr>
            <w:tcW w:w="794" w:type="dxa"/>
          </w:tcPr>
          <w:p w:rsidR="00F97266" w:rsidRPr="003C60DF" w:rsidRDefault="00F97266" w:rsidP="00F9726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97266" w:rsidRPr="003C60DF" w:rsidRDefault="00F97266" w:rsidP="00F9726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97266" w:rsidRPr="003C60DF" w:rsidRDefault="00F97266" w:rsidP="00F97266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بلافاصله بعد از وقوع حادثه     </w:t>
            </w:r>
          </w:p>
        </w:tc>
      </w:tr>
      <w:tr w:rsidR="003C60DF" w:rsidRPr="003C60DF" w:rsidTr="00F97266">
        <w:trPr>
          <w:cantSplit/>
        </w:trPr>
        <w:tc>
          <w:tcPr>
            <w:tcW w:w="794" w:type="dxa"/>
          </w:tcPr>
          <w:p w:rsidR="00F97266" w:rsidRPr="003C60DF" w:rsidRDefault="00F97266" w:rsidP="00F9726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97266" w:rsidRPr="003C60DF" w:rsidRDefault="00F97266" w:rsidP="00F9726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97266" w:rsidRPr="003C60DF" w:rsidRDefault="00F97266" w:rsidP="00F97266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48 ساعت بعد از وقوع حادثه       </w:t>
            </w:r>
          </w:p>
        </w:tc>
      </w:tr>
      <w:tr w:rsidR="003C60DF" w:rsidRPr="003C60DF" w:rsidTr="00F97266">
        <w:trPr>
          <w:cantSplit/>
        </w:trPr>
        <w:tc>
          <w:tcPr>
            <w:tcW w:w="794" w:type="dxa"/>
          </w:tcPr>
          <w:p w:rsidR="00F97266" w:rsidRPr="003C60DF" w:rsidRDefault="00F97266" w:rsidP="00F9726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97266" w:rsidRPr="003C60DF" w:rsidRDefault="00F97266" w:rsidP="00F9726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97266" w:rsidRPr="003C60DF" w:rsidRDefault="00F97266" w:rsidP="00F97266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یک هفته بعد از وقوع حادثه</w:t>
            </w:r>
          </w:p>
        </w:tc>
      </w:tr>
      <w:tr w:rsidR="00A83656" w:rsidRPr="003C60DF" w:rsidTr="00F97266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4D5396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4D5396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:rsidR="00DA6CEC" w:rsidRPr="003C60DF" w:rsidRDefault="004D5396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/>
                <w:b/>
                <w:color w:val="000000" w:themeColor="text1"/>
                <w:rtl/>
              </w:rPr>
              <w:t>کارکردها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</w:t>
            </w:r>
            <w:r w:rsidRPr="003C60DF">
              <w:rPr>
                <w:rFonts w:cs="B Nazanin"/>
                <w:b/>
                <w:color w:val="000000" w:themeColor="text1"/>
                <w:rtl/>
              </w:rPr>
              <w:t xml:space="preserve"> تخصص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</w:t>
            </w:r>
            <w:r w:rsidRPr="003C60DF">
              <w:rPr>
                <w:rFonts w:cs="B Nazanin"/>
                <w:b/>
                <w:color w:val="000000" w:themeColor="text1"/>
                <w:rtl/>
              </w:rPr>
              <w:t xml:space="preserve"> ارا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color w:val="000000" w:themeColor="text1"/>
                <w:rtl/>
              </w:rPr>
              <w:t>ه</w:t>
            </w:r>
            <w:r w:rsidRPr="003C60DF">
              <w:rPr>
                <w:rFonts w:cs="B Nazanin"/>
                <w:b/>
                <w:color w:val="000000" w:themeColor="text1"/>
                <w:rtl/>
              </w:rPr>
              <w:t xml:space="preserve"> خدمات بهداشت مح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color w:val="000000" w:themeColor="text1"/>
                <w:rtl/>
              </w:rPr>
              <w:t>ط</w:t>
            </w:r>
            <w:r w:rsidRPr="003C60DF">
              <w:rPr>
                <w:rFonts w:cs="B Nazanin"/>
                <w:b/>
                <w:color w:val="000000" w:themeColor="text1"/>
                <w:rtl/>
              </w:rPr>
              <w:t xml:space="preserve"> در مد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color w:val="000000" w:themeColor="text1"/>
                <w:rtl/>
              </w:rPr>
              <w:t>ر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color w:val="000000" w:themeColor="text1"/>
                <w:rtl/>
              </w:rPr>
              <w:t>ت</w:t>
            </w:r>
            <w:r w:rsidRPr="003C60DF">
              <w:rPr>
                <w:rFonts w:cs="B Nazanin"/>
                <w:b/>
                <w:color w:val="000000" w:themeColor="text1"/>
                <w:rtl/>
              </w:rPr>
              <w:t xml:space="preserve"> بلا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color w:val="000000" w:themeColor="text1"/>
                <w:rtl/>
              </w:rPr>
              <w:t>ا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 xml:space="preserve"> چند کارکرد می باشد؟</w:t>
            </w:r>
          </w:p>
        </w:tc>
      </w:tr>
      <w:tr w:rsidR="003C60DF" w:rsidRPr="003C60DF" w:rsidTr="004D5396">
        <w:trPr>
          <w:cantSplit/>
        </w:trPr>
        <w:tc>
          <w:tcPr>
            <w:tcW w:w="794" w:type="dxa"/>
          </w:tcPr>
          <w:p w:rsidR="004D5396" w:rsidRPr="003C60DF" w:rsidRDefault="004D5396" w:rsidP="004D539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4D5396" w:rsidRPr="003C60DF" w:rsidRDefault="004D5396" w:rsidP="004D539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4D5396" w:rsidRPr="003C60DF" w:rsidRDefault="004D5396" w:rsidP="004D5396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4 کارکرد       </w:t>
            </w:r>
          </w:p>
        </w:tc>
      </w:tr>
      <w:tr w:rsidR="003C60DF" w:rsidRPr="003C60DF" w:rsidTr="004D5396">
        <w:trPr>
          <w:cantSplit/>
        </w:trPr>
        <w:tc>
          <w:tcPr>
            <w:tcW w:w="794" w:type="dxa"/>
          </w:tcPr>
          <w:p w:rsidR="004D5396" w:rsidRPr="003C60DF" w:rsidRDefault="004D5396" w:rsidP="004D539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4D5396" w:rsidRPr="003C60DF" w:rsidRDefault="004D5396" w:rsidP="004D539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4D5396" w:rsidRPr="003C60DF" w:rsidRDefault="004D5396" w:rsidP="004D5396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3 کارکرد    </w:t>
            </w:r>
          </w:p>
        </w:tc>
      </w:tr>
      <w:tr w:rsidR="003C60DF" w:rsidRPr="003C60DF" w:rsidTr="004D5396">
        <w:trPr>
          <w:cantSplit/>
        </w:trPr>
        <w:tc>
          <w:tcPr>
            <w:tcW w:w="794" w:type="dxa"/>
          </w:tcPr>
          <w:p w:rsidR="004D5396" w:rsidRPr="003C60DF" w:rsidRDefault="004D5396" w:rsidP="004D539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4D5396" w:rsidRPr="003C60DF" w:rsidRDefault="004D5396" w:rsidP="004D539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4D5396" w:rsidRPr="003C60DF" w:rsidRDefault="004D5396" w:rsidP="004D5396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10 کارکرد        </w:t>
            </w:r>
          </w:p>
        </w:tc>
      </w:tr>
      <w:tr w:rsidR="003C60DF" w:rsidRPr="003C60DF" w:rsidTr="004D5396">
        <w:trPr>
          <w:cantSplit/>
        </w:trPr>
        <w:tc>
          <w:tcPr>
            <w:tcW w:w="794" w:type="dxa"/>
          </w:tcPr>
          <w:p w:rsidR="004D5396" w:rsidRPr="003C60DF" w:rsidRDefault="004D5396" w:rsidP="004D539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4D5396" w:rsidRPr="003C60DF" w:rsidRDefault="004D5396" w:rsidP="004D539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4D5396" w:rsidRPr="003C60DF" w:rsidRDefault="004D5396" w:rsidP="004D5396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8 کارکرد</w:t>
            </w:r>
          </w:p>
        </w:tc>
      </w:tr>
      <w:tr w:rsidR="00A83656" w:rsidRPr="003C60DF" w:rsidTr="004D5396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4E395C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4E395C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:rsidR="00DA6CEC" w:rsidRPr="003C60DF" w:rsidRDefault="004E395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color w:val="000000" w:themeColor="text1"/>
                <w:rtl/>
              </w:rPr>
              <w:t xml:space="preserve">هدف از </w:t>
            </w:r>
            <w:r w:rsidRPr="003C60DF">
              <w:rPr>
                <w:rFonts w:cs="B Nazanin"/>
                <w:b/>
                <w:color w:val="000000" w:themeColor="text1"/>
                <w:rtl/>
              </w:rPr>
              <w:t>ارزيابي سريع وضعيت بهداشت مح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color w:val="000000" w:themeColor="text1"/>
                <w:rtl/>
              </w:rPr>
              <w:t>ط</w:t>
            </w:r>
            <w:r w:rsidRPr="003C60DF">
              <w:rPr>
                <w:rFonts w:cs="B Nazanin"/>
                <w:b/>
                <w:color w:val="000000" w:themeColor="text1"/>
                <w:rtl/>
              </w:rPr>
              <w:t xml:space="preserve"> در شرايط اضطرار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کدام است؟</w:t>
            </w:r>
          </w:p>
        </w:tc>
      </w:tr>
      <w:tr w:rsidR="003C60DF" w:rsidRPr="003C60DF" w:rsidTr="004E395C">
        <w:trPr>
          <w:cantSplit/>
        </w:trPr>
        <w:tc>
          <w:tcPr>
            <w:tcW w:w="794" w:type="dxa"/>
          </w:tcPr>
          <w:p w:rsidR="004E395C" w:rsidRPr="003C60DF" w:rsidRDefault="004E395C" w:rsidP="004E395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4E395C" w:rsidRPr="003C60DF" w:rsidRDefault="004E395C" w:rsidP="004E395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4E395C" w:rsidRPr="003C60DF" w:rsidRDefault="004E395C" w:rsidP="00FC5A65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م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زان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خسارت وارده بر آس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ب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د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دگان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از بعد مسائل بهداشت مح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ط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ی   </w:t>
            </w:r>
          </w:p>
        </w:tc>
      </w:tr>
      <w:tr w:rsidR="003C60DF" w:rsidRPr="003C60DF" w:rsidTr="004E395C">
        <w:trPr>
          <w:cantSplit/>
        </w:trPr>
        <w:tc>
          <w:tcPr>
            <w:tcW w:w="794" w:type="dxa"/>
          </w:tcPr>
          <w:p w:rsidR="004E395C" w:rsidRPr="003C60DF" w:rsidRDefault="004E395C" w:rsidP="004E395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4E395C" w:rsidRPr="003C60DF" w:rsidRDefault="004E395C" w:rsidP="004E395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4E395C" w:rsidRPr="003C60DF" w:rsidRDefault="004E395C" w:rsidP="004E395C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تدارک ملزومات جهت ارائه خدمات بهداشت مح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ط</w:t>
            </w:r>
          </w:p>
        </w:tc>
      </w:tr>
      <w:tr w:rsidR="003C60DF" w:rsidRPr="003C60DF" w:rsidTr="004E395C">
        <w:trPr>
          <w:cantSplit/>
        </w:trPr>
        <w:tc>
          <w:tcPr>
            <w:tcW w:w="794" w:type="dxa"/>
          </w:tcPr>
          <w:p w:rsidR="004E395C" w:rsidRPr="003C60DF" w:rsidRDefault="004E395C" w:rsidP="004E395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4E395C" w:rsidRPr="003C60DF" w:rsidRDefault="004E395C" w:rsidP="004E395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4E395C" w:rsidRPr="003C60DF" w:rsidRDefault="004E395C" w:rsidP="004E395C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الف و ب صحیح است           </w:t>
            </w:r>
          </w:p>
        </w:tc>
      </w:tr>
      <w:tr w:rsidR="003C60DF" w:rsidRPr="003C60DF" w:rsidTr="004E395C">
        <w:trPr>
          <w:cantSplit/>
        </w:trPr>
        <w:tc>
          <w:tcPr>
            <w:tcW w:w="794" w:type="dxa"/>
          </w:tcPr>
          <w:p w:rsidR="004E395C" w:rsidRPr="003C60DF" w:rsidRDefault="004E395C" w:rsidP="004E395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4E395C" w:rsidRPr="003C60DF" w:rsidRDefault="004E395C" w:rsidP="004E395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4E395C" w:rsidRPr="003C60DF" w:rsidRDefault="004E395C" w:rsidP="004E395C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هیچ کدام </w:t>
            </w:r>
          </w:p>
        </w:tc>
      </w:tr>
      <w:tr w:rsidR="00A83656" w:rsidRPr="003C60DF" w:rsidTr="004E395C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2A3DD7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2A3DD7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:rsidR="00DA6CEC" w:rsidRPr="003C60DF" w:rsidRDefault="004806E7" w:rsidP="004806E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color w:val="000000" w:themeColor="text1"/>
                <w:rtl/>
              </w:rPr>
              <w:t xml:space="preserve">میزان </w:t>
            </w:r>
            <w:r w:rsidR="00010741" w:rsidRPr="003C60DF">
              <w:rPr>
                <w:rFonts w:cs="B Nazanin" w:hint="cs"/>
                <w:b/>
                <w:color w:val="000000" w:themeColor="text1"/>
                <w:rtl/>
              </w:rPr>
              <w:t xml:space="preserve">آب مورد نیاز به ازای هرنفر در روز در 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شرایط اضطراری و</w:t>
            </w:r>
            <w:r w:rsidR="00010741" w:rsidRPr="003C60DF">
              <w:rPr>
                <w:rFonts w:cs="B Nazanin" w:hint="cs"/>
                <w:b/>
                <w:color w:val="000000" w:themeColor="text1"/>
                <w:rtl/>
              </w:rPr>
              <w:t xml:space="preserve"> بلایا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 xml:space="preserve"> </w:t>
            </w:r>
            <w:r w:rsidR="00010741" w:rsidRPr="003C60DF">
              <w:rPr>
                <w:rFonts w:cs="B Nazanin" w:hint="cs"/>
                <w:b/>
                <w:color w:val="000000" w:themeColor="text1"/>
                <w:rtl/>
              </w:rPr>
              <w:t>چند لیتر می باشد؟</w:t>
            </w:r>
          </w:p>
        </w:tc>
      </w:tr>
      <w:tr w:rsidR="003C60DF" w:rsidRPr="003C60DF" w:rsidTr="002A3DD7">
        <w:trPr>
          <w:cantSplit/>
          <w:trHeight w:val="459"/>
        </w:trPr>
        <w:tc>
          <w:tcPr>
            <w:tcW w:w="794" w:type="dxa"/>
          </w:tcPr>
          <w:p w:rsidR="002A3DD7" w:rsidRPr="003C60DF" w:rsidRDefault="002A3DD7" w:rsidP="002A3DD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2A3DD7" w:rsidRPr="003C60DF" w:rsidRDefault="002A3DD7" w:rsidP="002A3DD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2A3DD7" w:rsidRPr="003C60DF" w:rsidRDefault="00010741" w:rsidP="002A3DD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5/7 تا 15 لیتر </w:t>
            </w:r>
          </w:p>
          <w:p w:rsidR="002A3DD7" w:rsidRPr="003C60DF" w:rsidRDefault="002A3DD7" w:rsidP="002A3DD7">
            <w:pPr>
              <w:rPr>
                <w:color w:val="000000" w:themeColor="text1"/>
              </w:rPr>
            </w:pPr>
          </w:p>
        </w:tc>
      </w:tr>
      <w:tr w:rsidR="003C60DF" w:rsidRPr="003C60DF" w:rsidTr="002A3DD7">
        <w:trPr>
          <w:cantSplit/>
        </w:trPr>
        <w:tc>
          <w:tcPr>
            <w:tcW w:w="794" w:type="dxa"/>
          </w:tcPr>
          <w:p w:rsidR="002A3DD7" w:rsidRPr="003C60DF" w:rsidRDefault="002A3DD7" w:rsidP="002A3DD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2A3DD7" w:rsidRPr="003C60DF" w:rsidRDefault="002A3DD7" w:rsidP="002A3DD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2A3DD7" w:rsidRPr="003C60DF" w:rsidRDefault="00010741" w:rsidP="002A3DD7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10 لیتر </w:t>
            </w:r>
            <w:r w:rsidR="002A3DD7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</w:t>
            </w:r>
          </w:p>
        </w:tc>
      </w:tr>
      <w:tr w:rsidR="003C60DF" w:rsidRPr="003C60DF" w:rsidTr="002A3DD7">
        <w:trPr>
          <w:cantSplit/>
        </w:trPr>
        <w:tc>
          <w:tcPr>
            <w:tcW w:w="794" w:type="dxa"/>
          </w:tcPr>
          <w:p w:rsidR="002A3DD7" w:rsidRPr="003C60DF" w:rsidRDefault="002A3DD7" w:rsidP="002A3DD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2A3DD7" w:rsidRPr="003C60DF" w:rsidRDefault="002A3DD7" w:rsidP="002A3DD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2A3DD7" w:rsidRPr="003C60DF" w:rsidRDefault="00010741" w:rsidP="002A3DD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5 </w:t>
            </w:r>
            <w:r w:rsidR="00FC5A65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ل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یتر</w:t>
            </w:r>
          </w:p>
          <w:p w:rsidR="002A3DD7" w:rsidRPr="003C60DF" w:rsidRDefault="002A3DD7" w:rsidP="002A3DD7">
            <w:pPr>
              <w:rPr>
                <w:color w:val="000000" w:themeColor="text1"/>
              </w:rPr>
            </w:pPr>
          </w:p>
        </w:tc>
      </w:tr>
      <w:tr w:rsidR="003C60DF" w:rsidRPr="003C60DF" w:rsidTr="002A3DD7">
        <w:trPr>
          <w:cantSplit/>
        </w:trPr>
        <w:tc>
          <w:tcPr>
            <w:tcW w:w="794" w:type="dxa"/>
          </w:tcPr>
          <w:p w:rsidR="002A3DD7" w:rsidRPr="003C60DF" w:rsidRDefault="002A3DD7" w:rsidP="002A3DD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2A3DD7" w:rsidRPr="003C60DF" w:rsidRDefault="002A3DD7" w:rsidP="002A3DD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2A3DD7" w:rsidRPr="003C60DF" w:rsidRDefault="00010741" w:rsidP="002A3DD7">
            <w:pPr>
              <w:rPr>
                <w:rFonts w:cs="B Nazanin"/>
                <w:b/>
                <w:bCs/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هیچ کدام </w:t>
            </w:r>
          </w:p>
        </w:tc>
      </w:tr>
      <w:tr w:rsidR="00A83656" w:rsidRPr="003C60DF" w:rsidTr="002A3DD7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87175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C87175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:rsidR="00DA6CEC" w:rsidRPr="003C60DF" w:rsidRDefault="00C87175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color w:val="000000" w:themeColor="text1"/>
                <w:rtl/>
              </w:rPr>
              <w:t>حداکثرمیزان کلر باقیمانده در تانکر های حمل آب آشامیدنی در شرایط اضطراری در محل آبگیری چقدر می باشد؟</w:t>
            </w:r>
          </w:p>
        </w:tc>
      </w:tr>
      <w:tr w:rsidR="003C60DF" w:rsidRPr="003C60DF" w:rsidTr="00C87175">
        <w:trPr>
          <w:cantSplit/>
        </w:trPr>
        <w:tc>
          <w:tcPr>
            <w:tcW w:w="794" w:type="dxa"/>
          </w:tcPr>
          <w:p w:rsidR="00C87175" w:rsidRPr="003C60DF" w:rsidRDefault="00C87175" w:rsidP="00C8717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C87175" w:rsidRPr="003C60DF" w:rsidRDefault="00C87175" w:rsidP="00C8717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C87175" w:rsidRPr="003C60DF" w:rsidRDefault="00C87175" w:rsidP="00C87175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5/0 پی پی ام            </w:t>
            </w:r>
          </w:p>
        </w:tc>
      </w:tr>
      <w:tr w:rsidR="003C60DF" w:rsidRPr="003C60DF" w:rsidTr="00C87175">
        <w:trPr>
          <w:cantSplit/>
        </w:trPr>
        <w:tc>
          <w:tcPr>
            <w:tcW w:w="794" w:type="dxa"/>
          </w:tcPr>
          <w:p w:rsidR="00C87175" w:rsidRPr="003C60DF" w:rsidRDefault="00C87175" w:rsidP="00C8717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C87175" w:rsidRPr="003C60DF" w:rsidRDefault="00C87175" w:rsidP="00C8717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C87175" w:rsidRPr="003C60DF" w:rsidRDefault="00C87175" w:rsidP="00C87175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یک میلی گرم در لیتر          </w:t>
            </w:r>
          </w:p>
        </w:tc>
      </w:tr>
      <w:tr w:rsidR="003C60DF" w:rsidRPr="003C60DF" w:rsidTr="00C87175">
        <w:trPr>
          <w:cantSplit/>
        </w:trPr>
        <w:tc>
          <w:tcPr>
            <w:tcW w:w="794" w:type="dxa"/>
          </w:tcPr>
          <w:p w:rsidR="00C87175" w:rsidRPr="003C60DF" w:rsidRDefault="00C87175" w:rsidP="00C8717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C87175" w:rsidRPr="003C60DF" w:rsidRDefault="00C87175" w:rsidP="00C8717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C87175" w:rsidRPr="003C60DF" w:rsidRDefault="00C87175" w:rsidP="00C87175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2 میلی گرم در لیتر        </w:t>
            </w:r>
          </w:p>
        </w:tc>
      </w:tr>
      <w:tr w:rsidR="003C60DF" w:rsidRPr="003C60DF" w:rsidTr="00C87175">
        <w:trPr>
          <w:cantSplit/>
        </w:trPr>
        <w:tc>
          <w:tcPr>
            <w:tcW w:w="794" w:type="dxa"/>
          </w:tcPr>
          <w:p w:rsidR="00C87175" w:rsidRPr="003C60DF" w:rsidRDefault="00C87175" w:rsidP="00C8717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C87175" w:rsidRPr="003C60DF" w:rsidRDefault="00C87175" w:rsidP="00C8717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C87175" w:rsidRPr="003C60DF" w:rsidRDefault="00C87175" w:rsidP="00C87175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هیچ کدام</w:t>
            </w:r>
          </w:p>
        </w:tc>
      </w:tr>
      <w:tr w:rsidR="00A83656" w:rsidRPr="003C60DF" w:rsidTr="00C87175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F95726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F95726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:rsidR="00DA6CEC" w:rsidRPr="003C60DF" w:rsidRDefault="00E00E2C" w:rsidP="00E00E2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color w:val="000000" w:themeColor="text1"/>
                <w:rtl/>
              </w:rPr>
              <w:t>هدف از فوریت های بهداشت محیط چیست؟</w:t>
            </w:r>
          </w:p>
        </w:tc>
      </w:tr>
      <w:tr w:rsidR="003C60DF" w:rsidRPr="003C60DF" w:rsidTr="00F95726">
        <w:trPr>
          <w:cantSplit/>
        </w:trPr>
        <w:tc>
          <w:tcPr>
            <w:tcW w:w="794" w:type="dxa"/>
          </w:tcPr>
          <w:p w:rsidR="00F95726" w:rsidRPr="003C60DF" w:rsidRDefault="00F95726" w:rsidP="00F9572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95726" w:rsidRPr="003C60DF" w:rsidRDefault="00F95726" w:rsidP="00F9572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95726" w:rsidRPr="003C60DF" w:rsidRDefault="00E00E2C" w:rsidP="00F95726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توانمند سازی، هدایت و راهبری نیروی های بهداشت محیط</w:t>
            </w:r>
          </w:p>
        </w:tc>
      </w:tr>
      <w:tr w:rsidR="003C60DF" w:rsidRPr="003C60DF" w:rsidTr="00F95726">
        <w:trPr>
          <w:cantSplit/>
        </w:trPr>
        <w:tc>
          <w:tcPr>
            <w:tcW w:w="794" w:type="dxa"/>
          </w:tcPr>
          <w:p w:rsidR="00F95726" w:rsidRPr="003C60DF" w:rsidRDefault="00F95726" w:rsidP="00F9572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95726" w:rsidRPr="003C60DF" w:rsidRDefault="00F95726" w:rsidP="00F9572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95726" w:rsidRPr="003C60DF" w:rsidRDefault="00E00E2C" w:rsidP="00E00E2C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واکنش سریع بهداشت محیطی به بلایای طبیعی و انسان ساخت برای کاهش اثرات سوء آنها</w:t>
            </w:r>
          </w:p>
        </w:tc>
      </w:tr>
      <w:tr w:rsidR="003C60DF" w:rsidRPr="003C60DF" w:rsidTr="00F95726">
        <w:trPr>
          <w:cantSplit/>
        </w:trPr>
        <w:tc>
          <w:tcPr>
            <w:tcW w:w="794" w:type="dxa"/>
          </w:tcPr>
          <w:p w:rsidR="00F95726" w:rsidRPr="003C60DF" w:rsidRDefault="00F95726" w:rsidP="00F9572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95726" w:rsidRPr="003C60DF" w:rsidRDefault="00F95726" w:rsidP="00F9572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95726" w:rsidRPr="003C60DF" w:rsidRDefault="00E00E2C" w:rsidP="00E00E2C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واکنش سریع بهداشت محیطی به اپیدمی بیماری های شایع ، بازپدید و نوپدید برای کاهش اثرات سوء آنها</w:t>
            </w:r>
          </w:p>
        </w:tc>
      </w:tr>
      <w:tr w:rsidR="003C60DF" w:rsidRPr="003C60DF" w:rsidTr="00F95726">
        <w:trPr>
          <w:cantSplit/>
        </w:trPr>
        <w:tc>
          <w:tcPr>
            <w:tcW w:w="794" w:type="dxa"/>
          </w:tcPr>
          <w:p w:rsidR="00F95726" w:rsidRPr="003C60DF" w:rsidRDefault="00F95726" w:rsidP="00F9572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95726" w:rsidRPr="003C60DF" w:rsidRDefault="00F95726" w:rsidP="00F9572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95726" w:rsidRPr="003C60DF" w:rsidRDefault="00F95726" w:rsidP="00F95726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هر سه مورد</w:t>
            </w:r>
          </w:p>
        </w:tc>
      </w:tr>
      <w:tr w:rsidR="00A83656" w:rsidRPr="003C60DF" w:rsidTr="00F95726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DA6CEC" w:rsidRPr="003C60DF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4"/>
        <w:gridCol w:w="8647"/>
      </w:tblGrid>
      <w:tr w:rsidR="003C60DF" w:rsidRPr="003C60DF" w:rsidTr="007D7EEC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7D7EEC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:rsidR="00DA6CEC" w:rsidRPr="003C60DF" w:rsidRDefault="007D7E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/>
                <w:b/>
                <w:color w:val="000000" w:themeColor="text1"/>
                <w:rtl/>
              </w:rPr>
              <w:t>شرح وظا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color w:val="000000" w:themeColor="text1"/>
                <w:rtl/>
              </w:rPr>
              <w:t>ف</w:t>
            </w:r>
            <w:r w:rsidRPr="003C60DF">
              <w:rPr>
                <w:rFonts w:cs="B Nazanin"/>
                <w:b/>
                <w:color w:val="000000" w:themeColor="text1"/>
                <w:rtl/>
              </w:rPr>
              <w:t xml:space="preserve"> کارشناسان بهداشت مح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color w:val="000000" w:themeColor="text1"/>
                <w:rtl/>
              </w:rPr>
              <w:t>ط</w:t>
            </w:r>
            <w:r w:rsidRPr="003C60DF">
              <w:rPr>
                <w:rFonts w:cs="B Nazanin"/>
                <w:b/>
                <w:color w:val="000000" w:themeColor="text1"/>
                <w:rtl/>
              </w:rPr>
              <w:t xml:space="preserve"> در دانشگاه هاي علوم پزشکي کشور در بلا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یا کدامند؟</w:t>
            </w:r>
          </w:p>
        </w:tc>
      </w:tr>
      <w:tr w:rsidR="003C60DF" w:rsidRPr="003C60DF" w:rsidTr="00647BBF">
        <w:trPr>
          <w:cantSplit/>
        </w:trPr>
        <w:tc>
          <w:tcPr>
            <w:tcW w:w="794" w:type="dxa"/>
          </w:tcPr>
          <w:p w:rsidR="007D7EEC" w:rsidRPr="003C60DF" w:rsidRDefault="007D7EEC" w:rsidP="007D7EE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764" w:type="dxa"/>
          </w:tcPr>
          <w:p w:rsidR="007D7EEC" w:rsidRPr="003C60DF" w:rsidRDefault="007D7EEC" w:rsidP="007D7EEC">
            <w:pPr>
              <w:pStyle w:val="a1"/>
              <w:keepNext/>
              <w:keepLines/>
              <w:rPr>
                <w:color w:val="000000" w:themeColor="text1"/>
                <w:szCs w:val="24"/>
                <w:rtl/>
              </w:rPr>
            </w:pPr>
            <w:r w:rsidRPr="003C60DF">
              <w:rPr>
                <w:color w:val="000000" w:themeColor="text1"/>
                <w:szCs w:val="24"/>
                <w:rtl/>
              </w:rPr>
              <w:t>الف</w:t>
            </w:r>
          </w:p>
        </w:tc>
        <w:tc>
          <w:tcPr>
            <w:tcW w:w="8647" w:type="dxa"/>
          </w:tcPr>
          <w:p w:rsidR="007D7EEC" w:rsidRPr="003C60DF" w:rsidRDefault="007D7EEC" w:rsidP="00647BBF">
            <w:pPr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آشــنا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ي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کامــل بــا وظا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ــف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کارشناســان، کاردان هــا و بهــورزان عضــو ت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ــم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اجرا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ــي</w:t>
            </w:r>
          </w:p>
        </w:tc>
      </w:tr>
      <w:tr w:rsidR="003C60DF" w:rsidRPr="003C60DF" w:rsidTr="00647BBF">
        <w:trPr>
          <w:cantSplit/>
          <w:trHeight w:val="637"/>
        </w:trPr>
        <w:tc>
          <w:tcPr>
            <w:tcW w:w="794" w:type="dxa"/>
          </w:tcPr>
          <w:p w:rsidR="007D7EEC" w:rsidRPr="003C60DF" w:rsidRDefault="007D7EEC" w:rsidP="007D7EE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764" w:type="dxa"/>
          </w:tcPr>
          <w:p w:rsidR="007D7EEC" w:rsidRPr="003C60DF" w:rsidRDefault="007D7EEC" w:rsidP="007D7EEC">
            <w:pPr>
              <w:pStyle w:val="a1"/>
              <w:keepNext/>
              <w:keepLines/>
              <w:rPr>
                <w:color w:val="000000" w:themeColor="text1"/>
                <w:szCs w:val="24"/>
                <w:rtl/>
              </w:rPr>
            </w:pPr>
            <w:r w:rsidRPr="003C60DF">
              <w:rPr>
                <w:color w:val="000000" w:themeColor="text1"/>
                <w:szCs w:val="24"/>
                <w:rtl/>
              </w:rPr>
              <w:t>ب</w:t>
            </w:r>
          </w:p>
        </w:tc>
        <w:tc>
          <w:tcPr>
            <w:tcW w:w="8647" w:type="dxa"/>
          </w:tcPr>
          <w:p w:rsidR="007D7EEC" w:rsidRPr="003C60DF" w:rsidRDefault="007D7EEC" w:rsidP="00647BBF">
            <w:pPr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آمــوزش کارشناســان، کاردان هــا و بهــورزان ت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ــم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اجرا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ــي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و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تام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ن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ن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ازهاي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فني ت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م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ها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بهداشت مح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ط</w:t>
            </w:r>
          </w:p>
        </w:tc>
      </w:tr>
      <w:tr w:rsidR="003C60DF" w:rsidRPr="003C60DF" w:rsidTr="00647BBF">
        <w:trPr>
          <w:cantSplit/>
          <w:trHeight w:val="708"/>
        </w:trPr>
        <w:tc>
          <w:tcPr>
            <w:tcW w:w="794" w:type="dxa"/>
          </w:tcPr>
          <w:p w:rsidR="007D7EEC" w:rsidRPr="003C60DF" w:rsidRDefault="007D7EEC" w:rsidP="007D7EE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764" w:type="dxa"/>
          </w:tcPr>
          <w:p w:rsidR="007D7EEC" w:rsidRPr="003C60DF" w:rsidRDefault="007D7EEC" w:rsidP="007D7EEC">
            <w:pPr>
              <w:pStyle w:val="a1"/>
              <w:keepNext/>
              <w:keepLines/>
              <w:rPr>
                <w:color w:val="000000" w:themeColor="text1"/>
                <w:szCs w:val="24"/>
                <w:rtl/>
              </w:rPr>
            </w:pPr>
            <w:r w:rsidRPr="003C60DF">
              <w:rPr>
                <w:color w:val="000000" w:themeColor="text1"/>
                <w:szCs w:val="24"/>
                <w:rtl/>
              </w:rPr>
              <w:t>ج</w:t>
            </w:r>
          </w:p>
        </w:tc>
        <w:tc>
          <w:tcPr>
            <w:tcW w:w="8647" w:type="dxa"/>
          </w:tcPr>
          <w:p w:rsidR="007D7EEC" w:rsidRPr="003C60DF" w:rsidRDefault="007D7EEC" w:rsidP="00647BBF">
            <w:pPr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تدو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ــن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برنامــه عمل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اتــ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حادثــه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و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ته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ــه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و توز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ــع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دســتورالعمل هــا و اطلاع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ــه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هــا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و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ارز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ابــي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وضع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ــت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و پایش</w:t>
            </w:r>
          </w:p>
        </w:tc>
      </w:tr>
      <w:tr w:rsidR="003C60DF" w:rsidRPr="003C60DF" w:rsidTr="00647BBF">
        <w:trPr>
          <w:cantSplit/>
        </w:trPr>
        <w:tc>
          <w:tcPr>
            <w:tcW w:w="794" w:type="dxa"/>
          </w:tcPr>
          <w:p w:rsidR="007D7EEC" w:rsidRPr="003C60DF" w:rsidRDefault="007D7EEC" w:rsidP="007D7EE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764" w:type="dxa"/>
          </w:tcPr>
          <w:p w:rsidR="007D7EEC" w:rsidRPr="003C60DF" w:rsidRDefault="007D7EEC" w:rsidP="007D7EEC">
            <w:pPr>
              <w:pStyle w:val="a1"/>
              <w:keepNext/>
              <w:keepLines/>
              <w:rPr>
                <w:color w:val="000000" w:themeColor="text1"/>
                <w:szCs w:val="24"/>
                <w:rtl/>
              </w:rPr>
            </w:pPr>
            <w:r w:rsidRPr="003C60DF">
              <w:rPr>
                <w:color w:val="000000" w:themeColor="text1"/>
                <w:szCs w:val="24"/>
                <w:rtl/>
              </w:rPr>
              <w:t>د</w:t>
            </w:r>
          </w:p>
        </w:tc>
        <w:tc>
          <w:tcPr>
            <w:tcW w:w="8647" w:type="dxa"/>
          </w:tcPr>
          <w:p w:rsidR="007D7EEC" w:rsidRPr="003C60DF" w:rsidRDefault="007D7EEC" w:rsidP="007D7EEC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هر سه مورد</w:t>
            </w:r>
          </w:p>
        </w:tc>
      </w:tr>
      <w:tr w:rsidR="00A83656" w:rsidRPr="003C60DF" w:rsidTr="007D7EEC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B43172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B43172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:rsidR="00DA6CEC" w:rsidRPr="003C60DF" w:rsidRDefault="00A27234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/>
                <w:b/>
                <w:color w:val="000000" w:themeColor="text1"/>
                <w:rtl/>
              </w:rPr>
              <w:t xml:space="preserve">کدام 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color w:val="000000" w:themeColor="text1"/>
                <w:rtl/>
              </w:rPr>
              <w:t>ک</w:t>
            </w:r>
            <w:r w:rsidRPr="003C60DF">
              <w:rPr>
                <w:rFonts w:cs="B Nazanin"/>
                <w:b/>
                <w:color w:val="000000" w:themeColor="text1"/>
                <w:rtl/>
              </w:rPr>
              <w:t xml:space="preserve"> از موارد ز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color w:val="000000" w:themeColor="text1"/>
                <w:rtl/>
              </w:rPr>
              <w:t>ر</w:t>
            </w:r>
            <w:r w:rsidRPr="003C60DF">
              <w:rPr>
                <w:rFonts w:cs="B Nazanin"/>
                <w:b/>
                <w:color w:val="000000" w:themeColor="text1"/>
                <w:rtl/>
              </w:rPr>
              <w:t xml:space="preserve"> در رس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color w:val="000000" w:themeColor="text1"/>
                <w:rtl/>
              </w:rPr>
              <w:t>دگ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</w:t>
            </w:r>
            <w:r w:rsidRPr="003C60DF">
              <w:rPr>
                <w:rFonts w:cs="B Nazanin"/>
                <w:b/>
                <w:color w:val="000000" w:themeColor="text1"/>
                <w:rtl/>
              </w:rPr>
              <w:t xml:space="preserve"> به شکا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color w:val="000000" w:themeColor="text1"/>
                <w:rtl/>
              </w:rPr>
              <w:t>ات</w:t>
            </w:r>
            <w:r w:rsidRPr="003C60DF">
              <w:rPr>
                <w:rFonts w:cs="B Nazanin"/>
                <w:b/>
                <w:color w:val="000000" w:themeColor="text1"/>
                <w:rtl/>
              </w:rPr>
              <w:t xml:space="preserve"> سامانه 190 مهم م</w:t>
            </w:r>
            <w:r w:rsidRPr="003C60DF">
              <w:rPr>
                <w:rFonts w:cs="B Nazanin" w:hint="cs"/>
                <w:b/>
                <w:color w:val="000000" w:themeColor="text1"/>
                <w:rtl/>
              </w:rPr>
              <w:t>ی</w:t>
            </w:r>
            <w:r w:rsidRPr="003C60DF">
              <w:rPr>
                <w:rFonts w:cs="B Nazanin"/>
                <w:b/>
                <w:color w:val="000000" w:themeColor="text1"/>
                <w:rtl/>
              </w:rPr>
              <w:t xml:space="preserve"> باشد؟</w:t>
            </w:r>
          </w:p>
        </w:tc>
      </w:tr>
      <w:tr w:rsidR="003C60DF" w:rsidRPr="003C60DF" w:rsidTr="00B43172">
        <w:trPr>
          <w:cantSplit/>
        </w:trPr>
        <w:tc>
          <w:tcPr>
            <w:tcW w:w="794" w:type="dxa"/>
          </w:tcPr>
          <w:p w:rsidR="00A27234" w:rsidRPr="003C60DF" w:rsidRDefault="00A27234" w:rsidP="00A2723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27234" w:rsidRPr="003C60DF" w:rsidRDefault="00A27234" w:rsidP="00A2723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27234" w:rsidRPr="003C60DF" w:rsidRDefault="00A27234" w:rsidP="00A2723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</w:rPr>
              <w:t>رسیدگی در مهلت مقرر</w:t>
            </w:r>
          </w:p>
        </w:tc>
      </w:tr>
      <w:tr w:rsidR="003C60DF" w:rsidRPr="003C60DF" w:rsidTr="00B43172">
        <w:trPr>
          <w:cantSplit/>
        </w:trPr>
        <w:tc>
          <w:tcPr>
            <w:tcW w:w="794" w:type="dxa"/>
          </w:tcPr>
          <w:p w:rsidR="00A27234" w:rsidRPr="003C60DF" w:rsidRDefault="00A27234" w:rsidP="00A2723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27234" w:rsidRPr="003C60DF" w:rsidRDefault="00A27234" w:rsidP="00A2723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27234" w:rsidRPr="003C60DF" w:rsidRDefault="00A27234" w:rsidP="005E08F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</w:rPr>
              <w:t xml:space="preserve">رسیدگی طبق دستورالعمل </w:t>
            </w:r>
          </w:p>
        </w:tc>
      </w:tr>
      <w:tr w:rsidR="003C60DF" w:rsidRPr="003C60DF" w:rsidTr="00B43172">
        <w:trPr>
          <w:cantSplit/>
        </w:trPr>
        <w:tc>
          <w:tcPr>
            <w:tcW w:w="794" w:type="dxa"/>
          </w:tcPr>
          <w:p w:rsidR="00A27234" w:rsidRPr="003C60DF" w:rsidRDefault="00A27234" w:rsidP="00A2723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27234" w:rsidRPr="003C60DF" w:rsidRDefault="00A27234" w:rsidP="00A2723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27234" w:rsidRPr="003C60DF" w:rsidRDefault="00A27234" w:rsidP="00A2723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</w:rPr>
              <w:t xml:space="preserve">ثبت گزارش به همراه مستندات در مهلت مقرر </w:t>
            </w:r>
          </w:p>
        </w:tc>
      </w:tr>
      <w:tr w:rsidR="003C60DF" w:rsidRPr="003C60DF" w:rsidTr="00B43172">
        <w:trPr>
          <w:cantSplit/>
        </w:trPr>
        <w:tc>
          <w:tcPr>
            <w:tcW w:w="794" w:type="dxa"/>
          </w:tcPr>
          <w:p w:rsidR="00A27234" w:rsidRPr="003C60DF" w:rsidRDefault="00A27234" w:rsidP="00A2723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27234" w:rsidRPr="003C60DF" w:rsidRDefault="00A27234" w:rsidP="00A2723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27234" w:rsidRPr="003C60DF" w:rsidRDefault="00A27234" w:rsidP="00A2723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</w:rPr>
              <w:t>هر 3 مورد</w:t>
            </w:r>
          </w:p>
        </w:tc>
      </w:tr>
      <w:tr w:rsidR="003C60DF" w:rsidRPr="003C60DF" w:rsidTr="00B43172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A0324B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A0324B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:rsidR="00DA6CEC" w:rsidRPr="003C60DF" w:rsidRDefault="00A0324B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color w:val="000000" w:themeColor="text1"/>
                <w:rtl/>
              </w:rPr>
              <w:t>مشخصات چادر مناسب تیم عملیاتی کدامند؟</w:t>
            </w:r>
          </w:p>
        </w:tc>
      </w:tr>
      <w:tr w:rsidR="003C60DF" w:rsidRPr="003C60DF" w:rsidTr="00A0324B">
        <w:trPr>
          <w:cantSplit/>
        </w:trPr>
        <w:tc>
          <w:tcPr>
            <w:tcW w:w="794" w:type="dxa"/>
          </w:tcPr>
          <w:p w:rsidR="00A0324B" w:rsidRPr="003C60DF" w:rsidRDefault="00A0324B" w:rsidP="00A0324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0324B" w:rsidRPr="003C60DF" w:rsidRDefault="00A0324B" w:rsidP="00A0324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0324B" w:rsidRPr="003C60DF" w:rsidRDefault="00A0324B" w:rsidP="00A0324B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ضد آب، با ارتفاع مناسب و...) 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</w:t>
            </w:r>
          </w:p>
        </w:tc>
      </w:tr>
      <w:tr w:rsidR="003C60DF" w:rsidRPr="003C60DF" w:rsidTr="00A0324B">
        <w:trPr>
          <w:cantSplit/>
        </w:trPr>
        <w:tc>
          <w:tcPr>
            <w:tcW w:w="794" w:type="dxa"/>
          </w:tcPr>
          <w:p w:rsidR="00A0324B" w:rsidRPr="003C60DF" w:rsidRDefault="00A0324B" w:rsidP="00A0324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0324B" w:rsidRPr="003C60DF" w:rsidRDefault="00A0324B" w:rsidP="00A0324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0324B" w:rsidRPr="003C60DF" w:rsidRDefault="00A0324B" w:rsidP="00A0324B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تفک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ک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بودن محل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استراحت و محل کار</w:t>
            </w:r>
          </w:p>
        </w:tc>
      </w:tr>
      <w:tr w:rsidR="003C60DF" w:rsidRPr="003C60DF" w:rsidTr="00A0324B">
        <w:trPr>
          <w:cantSplit/>
        </w:trPr>
        <w:tc>
          <w:tcPr>
            <w:tcW w:w="794" w:type="dxa"/>
          </w:tcPr>
          <w:p w:rsidR="00A0324B" w:rsidRPr="003C60DF" w:rsidRDefault="00A0324B" w:rsidP="00A0324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0324B" w:rsidRPr="003C60DF" w:rsidRDefault="00A0324B" w:rsidP="00A0324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0324B" w:rsidRPr="003C60DF" w:rsidRDefault="00A0324B" w:rsidP="00A0324B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الف و ب صحیح است</w:t>
            </w:r>
            <w:r w:rsidR="005E08F5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.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                         </w:t>
            </w:r>
          </w:p>
        </w:tc>
      </w:tr>
      <w:tr w:rsidR="003C60DF" w:rsidRPr="003C60DF" w:rsidTr="00A0324B">
        <w:trPr>
          <w:cantSplit/>
        </w:trPr>
        <w:tc>
          <w:tcPr>
            <w:tcW w:w="794" w:type="dxa"/>
          </w:tcPr>
          <w:p w:rsidR="00A0324B" w:rsidRPr="003C60DF" w:rsidRDefault="00A0324B" w:rsidP="00A0324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0324B" w:rsidRPr="003C60DF" w:rsidRDefault="00A0324B" w:rsidP="00A0324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0324B" w:rsidRPr="003C60DF" w:rsidRDefault="00A0324B" w:rsidP="00A0324B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هیچ کدام </w:t>
            </w:r>
          </w:p>
        </w:tc>
      </w:tr>
      <w:tr w:rsidR="00A83656" w:rsidRPr="003C60DF" w:rsidTr="00A0324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6D4F4F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6D4F4F">
        <w:trPr>
          <w:cantSplit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:rsidR="00DA6CEC" w:rsidRPr="003C60DF" w:rsidRDefault="006D4F4F" w:rsidP="006D4F4F">
            <w:pPr>
              <w:spacing w:line="324" w:lineRule="auto"/>
              <w:ind w:left="425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کدام یک از وظایف تیم بهداشت محیط در نظارت برسرپناه  در شرایط اضطراری می باشد؟</w:t>
            </w:r>
          </w:p>
        </w:tc>
      </w:tr>
      <w:tr w:rsidR="003C60DF" w:rsidRPr="003C60DF" w:rsidTr="006D4F4F">
        <w:trPr>
          <w:cantSplit/>
        </w:trPr>
        <w:tc>
          <w:tcPr>
            <w:tcW w:w="794" w:type="dxa"/>
          </w:tcPr>
          <w:p w:rsidR="006D4F4F" w:rsidRPr="003C60DF" w:rsidRDefault="006D4F4F" w:rsidP="006D4F4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6D4F4F" w:rsidRPr="003C60DF" w:rsidRDefault="006D4F4F" w:rsidP="006D4F4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6D4F4F" w:rsidRPr="003C60DF" w:rsidRDefault="006D4F4F" w:rsidP="006D4F4F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کنترل و نظارت بهداشتي بر آب آشام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دن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ی    </w:t>
            </w:r>
          </w:p>
        </w:tc>
      </w:tr>
      <w:tr w:rsidR="003C60DF" w:rsidRPr="003C60DF" w:rsidTr="006D4F4F">
        <w:trPr>
          <w:cantSplit/>
        </w:trPr>
        <w:tc>
          <w:tcPr>
            <w:tcW w:w="794" w:type="dxa"/>
          </w:tcPr>
          <w:p w:rsidR="006D4F4F" w:rsidRPr="003C60DF" w:rsidRDefault="006D4F4F" w:rsidP="006D4F4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6D4F4F" w:rsidRPr="003C60DF" w:rsidRDefault="006D4F4F" w:rsidP="006D4F4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6D4F4F" w:rsidRPr="003C60DF" w:rsidRDefault="006D4F4F" w:rsidP="006D4F4F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کمک در انتخاب محل سرپناه و نصب چادر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</w:t>
            </w:r>
          </w:p>
        </w:tc>
      </w:tr>
      <w:tr w:rsidR="003C60DF" w:rsidRPr="003C60DF" w:rsidTr="006D4F4F">
        <w:trPr>
          <w:cantSplit/>
        </w:trPr>
        <w:tc>
          <w:tcPr>
            <w:tcW w:w="794" w:type="dxa"/>
          </w:tcPr>
          <w:p w:rsidR="006D4F4F" w:rsidRPr="003C60DF" w:rsidRDefault="006D4F4F" w:rsidP="006D4F4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6D4F4F" w:rsidRPr="003C60DF" w:rsidRDefault="006D4F4F" w:rsidP="006D4F4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6D4F4F" w:rsidRPr="003C60DF" w:rsidRDefault="006D4F4F" w:rsidP="006D4F4F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>کمک به محل استقرار ش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eastAsia"/>
                <w:b/>
                <w:bCs/>
                <w:color w:val="000000" w:themeColor="text1"/>
                <w:rtl/>
              </w:rPr>
              <w:t>رهاي</w:t>
            </w:r>
            <w:r w:rsidRPr="003C60DF">
              <w:rPr>
                <w:rFonts w:cs="B Nazanin"/>
                <w:b/>
                <w:bCs/>
                <w:color w:val="000000" w:themeColor="text1"/>
                <w:rtl/>
              </w:rPr>
              <w:t xml:space="preserve"> برداش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ت</w:t>
            </w:r>
          </w:p>
        </w:tc>
      </w:tr>
      <w:tr w:rsidR="003C60DF" w:rsidRPr="003C60DF" w:rsidTr="006D4F4F">
        <w:trPr>
          <w:cantSplit/>
        </w:trPr>
        <w:tc>
          <w:tcPr>
            <w:tcW w:w="794" w:type="dxa"/>
          </w:tcPr>
          <w:p w:rsidR="006D4F4F" w:rsidRPr="003C60DF" w:rsidRDefault="006D4F4F" w:rsidP="006D4F4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6D4F4F" w:rsidRPr="003C60DF" w:rsidRDefault="006D4F4F" w:rsidP="006D4F4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6D4F4F" w:rsidRPr="003C60DF" w:rsidRDefault="006D4F4F" w:rsidP="006D4F4F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هر سه مورد</w:t>
            </w:r>
          </w:p>
        </w:tc>
      </w:tr>
      <w:tr w:rsidR="00A83656" w:rsidRPr="003C60DF" w:rsidTr="006D4F4F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:rsidR="00DA6CEC" w:rsidRPr="003C60DF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16236C">
        <w:trPr>
          <w:cantSplit/>
        </w:trPr>
        <w:tc>
          <w:tcPr>
            <w:tcW w:w="794" w:type="dxa"/>
          </w:tcPr>
          <w:p w:rsidR="00DA6CEC" w:rsidRPr="003C60DF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7E1AB8">
        <w:trPr>
          <w:cantSplit/>
          <w:trHeight w:val="469"/>
        </w:trPr>
        <w:tc>
          <w:tcPr>
            <w:tcW w:w="794" w:type="dxa"/>
          </w:tcPr>
          <w:p w:rsidR="00DA6CEC" w:rsidRPr="003C60DF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:rsidR="00DA6CEC" w:rsidRPr="003C60DF" w:rsidRDefault="0016236C" w:rsidP="007E1AB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color w:val="000000" w:themeColor="text1"/>
                <w:rtl/>
              </w:rPr>
              <w:t>بیماری های منتقله از آب و غذا:</w:t>
            </w:r>
          </w:p>
        </w:tc>
      </w:tr>
      <w:tr w:rsidR="003C60DF" w:rsidRPr="003C60DF" w:rsidTr="0016236C">
        <w:trPr>
          <w:cantSplit/>
        </w:trPr>
        <w:tc>
          <w:tcPr>
            <w:tcW w:w="794" w:type="dxa"/>
          </w:tcPr>
          <w:p w:rsidR="0016236C" w:rsidRPr="003C60DF" w:rsidRDefault="0016236C" w:rsidP="00162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6236C" w:rsidRPr="003C60DF" w:rsidRDefault="0016236C" w:rsidP="00162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6236C" w:rsidRPr="003C60DF" w:rsidRDefault="0016236C" w:rsidP="0016236C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بیماری هایی هستند که از خوردن و آشامیدن غذای آلوده ناشی می شوند.      </w:t>
            </w:r>
          </w:p>
        </w:tc>
      </w:tr>
      <w:tr w:rsidR="003C60DF" w:rsidRPr="003C60DF" w:rsidTr="0016236C">
        <w:trPr>
          <w:cantSplit/>
        </w:trPr>
        <w:tc>
          <w:tcPr>
            <w:tcW w:w="794" w:type="dxa"/>
          </w:tcPr>
          <w:p w:rsidR="0016236C" w:rsidRPr="003C60DF" w:rsidRDefault="0016236C" w:rsidP="00162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6236C" w:rsidRPr="003C60DF" w:rsidRDefault="0016236C" w:rsidP="00162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6236C" w:rsidRPr="003C60DF" w:rsidRDefault="0016236C" w:rsidP="0016236C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عوامل آلودگی</w:t>
            </w:r>
            <w:r w:rsidR="005E08F5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شامل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باکتری ها، توکسین ها، ویروس ها و انگل ها هستند.     </w:t>
            </w:r>
          </w:p>
        </w:tc>
      </w:tr>
      <w:tr w:rsidR="003C60DF" w:rsidRPr="003C60DF" w:rsidTr="0016236C">
        <w:trPr>
          <w:cantSplit/>
        </w:trPr>
        <w:tc>
          <w:tcPr>
            <w:tcW w:w="794" w:type="dxa"/>
          </w:tcPr>
          <w:p w:rsidR="0016236C" w:rsidRPr="003C60DF" w:rsidRDefault="0016236C" w:rsidP="00162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6236C" w:rsidRPr="003C60DF" w:rsidRDefault="0016236C" w:rsidP="00162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6236C" w:rsidRPr="003C60DF" w:rsidRDefault="0016236C" w:rsidP="0016236C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الف و ب صحیح هست         </w:t>
            </w:r>
          </w:p>
        </w:tc>
      </w:tr>
      <w:tr w:rsidR="003C60DF" w:rsidRPr="003C60DF" w:rsidTr="0016236C">
        <w:trPr>
          <w:cantSplit/>
        </w:trPr>
        <w:tc>
          <w:tcPr>
            <w:tcW w:w="794" w:type="dxa"/>
          </w:tcPr>
          <w:p w:rsidR="0016236C" w:rsidRPr="003C60DF" w:rsidRDefault="0016236C" w:rsidP="0016236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6236C" w:rsidRPr="003C60DF" w:rsidRDefault="0016236C" w:rsidP="0016236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6236C" w:rsidRPr="003C60DF" w:rsidRDefault="0016236C" w:rsidP="0016236C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هیچ کدام</w:t>
            </w:r>
          </w:p>
        </w:tc>
      </w:tr>
      <w:tr w:rsidR="00A83656" w:rsidRPr="003C60DF" w:rsidTr="0016236C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DA6CEC" w:rsidRPr="003C60DF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2615FB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3C60DF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4B54F0">
        <w:trPr>
          <w:cantSplit/>
          <w:trHeight w:val="252"/>
        </w:trPr>
        <w:tc>
          <w:tcPr>
            <w:tcW w:w="794" w:type="dxa"/>
          </w:tcPr>
          <w:p w:rsidR="005110C8" w:rsidRPr="003C60DF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:rsidR="005110C8" w:rsidRPr="003C60DF" w:rsidRDefault="002615FB" w:rsidP="004B54F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color w:val="000000" w:themeColor="text1"/>
                <w:rtl/>
              </w:rPr>
              <w:t>طغیان بیماری منتقله از مواد غذایی :</w:t>
            </w:r>
          </w:p>
        </w:tc>
      </w:tr>
      <w:tr w:rsidR="003C60DF" w:rsidRPr="003C60DF" w:rsidTr="002615FB">
        <w:trPr>
          <w:cantSplit/>
        </w:trPr>
        <w:tc>
          <w:tcPr>
            <w:tcW w:w="794" w:type="dxa"/>
          </w:tcPr>
          <w:p w:rsidR="002615FB" w:rsidRPr="003C60DF" w:rsidRDefault="002615FB" w:rsidP="002615F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2615FB" w:rsidRPr="003C60DF" w:rsidRDefault="002615FB" w:rsidP="002615F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2615FB" w:rsidRPr="003C60DF" w:rsidRDefault="002615FB" w:rsidP="002615FB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بروز دو یا ب</w:t>
            </w:r>
            <w:r w:rsidR="00A27234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شتر از موارد بیماری در اثر مصرف غذای مشترک     </w:t>
            </w:r>
          </w:p>
        </w:tc>
      </w:tr>
      <w:tr w:rsidR="003C60DF" w:rsidRPr="003C60DF" w:rsidTr="002615FB">
        <w:trPr>
          <w:cantSplit/>
        </w:trPr>
        <w:tc>
          <w:tcPr>
            <w:tcW w:w="794" w:type="dxa"/>
          </w:tcPr>
          <w:p w:rsidR="002615FB" w:rsidRPr="003C60DF" w:rsidRDefault="002615FB" w:rsidP="002615F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2615FB" w:rsidRPr="003C60DF" w:rsidRDefault="002615FB" w:rsidP="002615F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2615FB" w:rsidRPr="003C60DF" w:rsidRDefault="002615FB" w:rsidP="002615FB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ب) بروز سه یا بشتر از موارد بیماری در اثر مصرف غذای مشترک</w:t>
            </w:r>
          </w:p>
        </w:tc>
      </w:tr>
      <w:tr w:rsidR="003C60DF" w:rsidRPr="003C60DF" w:rsidTr="002615FB">
        <w:trPr>
          <w:cantSplit/>
        </w:trPr>
        <w:tc>
          <w:tcPr>
            <w:tcW w:w="794" w:type="dxa"/>
          </w:tcPr>
          <w:p w:rsidR="002615FB" w:rsidRPr="003C60DF" w:rsidRDefault="002615FB" w:rsidP="002615F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2615FB" w:rsidRPr="003C60DF" w:rsidRDefault="002615FB" w:rsidP="002615F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2615FB" w:rsidRPr="003C60DF" w:rsidRDefault="002615FB" w:rsidP="002615FB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الف و ب صحیح هست      </w:t>
            </w:r>
          </w:p>
        </w:tc>
      </w:tr>
      <w:tr w:rsidR="003C60DF" w:rsidRPr="003C60DF" w:rsidTr="002615FB">
        <w:trPr>
          <w:cantSplit/>
        </w:trPr>
        <w:tc>
          <w:tcPr>
            <w:tcW w:w="794" w:type="dxa"/>
          </w:tcPr>
          <w:p w:rsidR="002615FB" w:rsidRPr="003C60DF" w:rsidRDefault="002615FB" w:rsidP="002615F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2615FB" w:rsidRPr="003C60DF" w:rsidRDefault="002615FB" w:rsidP="002615F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2615FB" w:rsidRPr="003C60DF" w:rsidRDefault="002615FB" w:rsidP="002615FB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هیچ کدام  </w:t>
            </w:r>
          </w:p>
        </w:tc>
      </w:tr>
      <w:tr w:rsidR="00A83656" w:rsidRPr="003C60DF" w:rsidTr="002615FB">
        <w:trPr>
          <w:cantSplit/>
        </w:trPr>
        <w:tc>
          <w:tcPr>
            <w:tcW w:w="794" w:type="dxa"/>
          </w:tcPr>
          <w:p w:rsidR="00A83656" w:rsidRPr="003C60DF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5110C8" w:rsidRPr="003C60DF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4B54F0">
        <w:trPr>
          <w:cantSplit/>
        </w:trPr>
        <w:tc>
          <w:tcPr>
            <w:tcW w:w="794" w:type="dxa"/>
            <w:shd w:val="clear" w:color="auto" w:fill="auto"/>
          </w:tcPr>
          <w:p w:rsidR="00305037" w:rsidRPr="003C60DF" w:rsidRDefault="00305037" w:rsidP="00C25E1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305037" w:rsidRPr="003C60DF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4B54F0">
        <w:trPr>
          <w:cantSplit/>
        </w:trPr>
        <w:tc>
          <w:tcPr>
            <w:tcW w:w="794" w:type="dxa"/>
          </w:tcPr>
          <w:p w:rsidR="00305037" w:rsidRPr="003C60DF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:rsidR="00305037" w:rsidRPr="003C60DF" w:rsidRDefault="004B54F0" w:rsidP="004B54F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color w:val="000000" w:themeColor="text1"/>
                <w:rtl/>
              </w:rPr>
              <w:t>کدام یک از موارد زیر جزو اقدامات بهداشت محیطی به منظور پیشگیری و کنترل طغیان بیماری هلی متقله از آب غذا می باشد؟</w:t>
            </w:r>
          </w:p>
        </w:tc>
      </w:tr>
      <w:tr w:rsidR="003C60DF" w:rsidRPr="003C60DF" w:rsidTr="004B54F0">
        <w:trPr>
          <w:cantSplit/>
        </w:trPr>
        <w:tc>
          <w:tcPr>
            <w:tcW w:w="794" w:type="dxa"/>
          </w:tcPr>
          <w:p w:rsidR="004B54F0" w:rsidRPr="003C60DF" w:rsidRDefault="004B54F0" w:rsidP="004B54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4B54F0" w:rsidRPr="003C60DF" w:rsidRDefault="004B54F0" w:rsidP="004B54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4B54F0" w:rsidRPr="003C60DF" w:rsidRDefault="004B54F0" w:rsidP="004B54F0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اقدامات پیش از بروز طغیان   </w:t>
            </w:r>
          </w:p>
        </w:tc>
      </w:tr>
      <w:tr w:rsidR="003C60DF" w:rsidRPr="003C60DF" w:rsidTr="004B54F0">
        <w:trPr>
          <w:cantSplit/>
        </w:trPr>
        <w:tc>
          <w:tcPr>
            <w:tcW w:w="794" w:type="dxa"/>
          </w:tcPr>
          <w:p w:rsidR="004B54F0" w:rsidRPr="003C60DF" w:rsidRDefault="004B54F0" w:rsidP="004B54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4B54F0" w:rsidRPr="003C60DF" w:rsidRDefault="004B54F0" w:rsidP="004B54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4B54F0" w:rsidRPr="003C60DF" w:rsidRDefault="004B54F0" w:rsidP="004B54F0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اقدامات در هنگام بروز طغیان      </w:t>
            </w:r>
          </w:p>
        </w:tc>
      </w:tr>
      <w:tr w:rsidR="003C60DF" w:rsidRPr="003C60DF" w:rsidTr="004B54F0">
        <w:trPr>
          <w:cantSplit/>
        </w:trPr>
        <w:tc>
          <w:tcPr>
            <w:tcW w:w="794" w:type="dxa"/>
          </w:tcPr>
          <w:p w:rsidR="004B54F0" w:rsidRPr="003C60DF" w:rsidRDefault="004B54F0" w:rsidP="004B54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4B54F0" w:rsidRPr="003C60DF" w:rsidRDefault="004B54F0" w:rsidP="004B54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4B54F0" w:rsidRPr="003C60DF" w:rsidRDefault="004B54F0" w:rsidP="004B54F0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اقدامات تکمیلی پس از پایان طغیان  </w:t>
            </w:r>
          </w:p>
        </w:tc>
      </w:tr>
      <w:tr w:rsidR="003C60DF" w:rsidRPr="003C60DF" w:rsidTr="004B54F0">
        <w:trPr>
          <w:cantSplit/>
        </w:trPr>
        <w:tc>
          <w:tcPr>
            <w:tcW w:w="794" w:type="dxa"/>
          </w:tcPr>
          <w:p w:rsidR="004B54F0" w:rsidRPr="003C60DF" w:rsidRDefault="004B54F0" w:rsidP="004B54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4B54F0" w:rsidRPr="003C60DF" w:rsidRDefault="004B54F0" w:rsidP="004B54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4B54F0" w:rsidRPr="003C60DF" w:rsidRDefault="004B54F0" w:rsidP="004B54F0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هر سه مورد  </w:t>
            </w:r>
          </w:p>
        </w:tc>
      </w:tr>
      <w:tr w:rsidR="00A83656" w:rsidRPr="003C60DF" w:rsidTr="004B54F0">
        <w:trPr>
          <w:cantSplit/>
        </w:trPr>
        <w:tc>
          <w:tcPr>
            <w:tcW w:w="794" w:type="dxa"/>
          </w:tcPr>
          <w:p w:rsidR="00A83656" w:rsidRPr="003C60DF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305037" w:rsidRPr="003C60DF" w:rsidRDefault="00305037" w:rsidP="00305037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1B26BD">
        <w:trPr>
          <w:cantSplit/>
        </w:trPr>
        <w:tc>
          <w:tcPr>
            <w:tcW w:w="794" w:type="dxa"/>
            <w:shd w:val="clear" w:color="auto" w:fill="auto"/>
          </w:tcPr>
          <w:p w:rsidR="00305037" w:rsidRPr="003C60DF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305037" w:rsidRPr="003C60DF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1B26BD">
        <w:trPr>
          <w:cantSplit/>
        </w:trPr>
        <w:tc>
          <w:tcPr>
            <w:tcW w:w="794" w:type="dxa"/>
          </w:tcPr>
          <w:p w:rsidR="00305037" w:rsidRPr="003C60DF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:rsidR="00305037" w:rsidRPr="003C60DF" w:rsidRDefault="008D132F" w:rsidP="008D132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color w:val="000000" w:themeColor="text1"/>
                <w:rtl/>
              </w:rPr>
              <w:t>واحد های همکار در کارکرد اختصاصی نظارت بر آب آشامیدنی و دفع فاضلاب کدم ها می باشند؟</w:t>
            </w:r>
          </w:p>
        </w:tc>
      </w:tr>
      <w:tr w:rsidR="003C60DF" w:rsidRPr="003C60DF" w:rsidTr="001B26BD">
        <w:trPr>
          <w:cantSplit/>
        </w:trPr>
        <w:tc>
          <w:tcPr>
            <w:tcW w:w="794" w:type="dxa"/>
          </w:tcPr>
          <w:p w:rsidR="001B26BD" w:rsidRPr="003C60DF" w:rsidRDefault="001B26BD" w:rsidP="001B26B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B26BD" w:rsidRPr="003C60DF" w:rsidRDefault="001B26BD" w:rsidP="001B26B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B26BD" w:rsidRPr="003C60DF" w:rsidRDefault="008D132F" w:rsidP="001B26BD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شرکت آب و فاضلاب</w:t>
            </w:r>
            <w:r w:rsidR="001B26BD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</w:t>
            </w:r>
          </w:p>
        </w:tc>
      </w:tr>
      <w:tr w:rsidR="003C60DF" w:rsidRPr="003C60DF" w:rsidTr="001B26BD">
        <w:trPr>
          <w:cantSplit/>
        </w:trPr>
        <w:tc>
          <w:tcPr>
            <w:tcW w:w="794" w:type="dxa"/>
          </w:tcPr>
          <w:p w:rsidR="001B26BD" w:rsidRPr="003C60DF" w:rsidRDefault="001B26BD" w:rsidP="001B26B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B26BD" w:rsidRPr="003C60DF" w:rsidRDefault="001B26BD" w:rsidP="001B26B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B26BD" w:rsidRPr="003C60DF" w:rsidRDefault="008D132F" w:rsidP="001B26BD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آزمایشگاه مرجع سلامت </w:t>
            </w:r>
            <w:r w:rsidR="001B26BD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   </w:t>
            </w:r>
          </w:p>
        </w:tc>
      </w:tr>
      <w:tr w:rsidR="003C60DF" w:rsidRPr="003C60DF" w:rsidTr="001B26BD">
        <w:trPr>
          <w:cantSplit/>
        </w:trPr>
        <w:tc>
          <w:tcPr>
            <w:tcW w:w="794" w:type="dxa"/>
          </w:tcPr>
          <w:p w:rsidR="001B26BD" w:rsidRPr="003C60DF" w:rsidRDefault="001B26BD" w:rsidP="001B26B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B26BD" w:rsidRPr="003C60DF" w:rsidRDefault="001B26BD" w:rsidP="001B26B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B26BD" w:rsidRPr="003C60DF" w:rsidRDefault="008D132F" w:rsidP="001B26BD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هلا احمر</w:t>
            </w:r>
            <w:r w:rsidR="001B26BD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</w:t>
            </w:r>
          </w:p>
        </w:tc>
      </w:tr>
      <w:tr w:rsidR="003C60DF" w:rsidRPr="003C60DF" w:rsidTr="001B26BD">
        <w:trPr>
          <w:cantSplit/>
        </w:trPr>
        <w:tc>
          <w:tcPr>
            <w:tcW w:w="794" w:type="dxa"/>
          </w:tcPr>
          <w:p w:rsidR="001B26BD" w:rsidRPr="003C60DF" w:rsidRDefault="001B26BD" w:rsidP="001B26B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B26BD" w:rsidRPr="003C60DF" w:rsidRDefault="001B26BD" w:rsidP="001B26B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B26BD" w:rsidRPr="003C60DF" w:rsidRDefault="008D132F" w:rsidP="001B26BD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هر سه مورد </w:t>
            </w:r>
            <w:r w:rsidR="001B26BD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</w:t>
            </w:r>
          </w:p>
        </w:tc>
      </w:tr>
      <w:tr w:rsidR="00A83656" w:rsidRPr="003C60DF" w:rsidTr="001B26BD">
        <w:trPr>
          <w:cantSplit/>
        </w:trPr>
        <w:tc>
          <w:tcPr>
            <w:tcW w:w="794" w:type="dxa"/>
          </w:tcPr>
          <w:p w:rsidR="00A83656" w:rsidRPr="003C60DF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305037" w:rsidRPr="003C60DF" w:rsidRDefault="00305037" w:rsidP="00305037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9E15F6">
        <w:trPr>
          <w:cantSplit/>
        </w:trPr>
        <w:tc>
          <w:tcPr>
            <w:tcW w:w="794" w:type="dxa"/>
            <w:shd w:val="clear" w:color="auto" w:fill="auto"/>
          </w:tcPr>
          <w:p w:rsidR="00305037" w:rsidRPr="003C60DF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305037" w:rsidRPr="003C60DF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9E15F6">
        <w:trPr>
          <w:cantSplit/>
        </w:trPr>
        <w:tc>
          <w:tcPr>
            <w:tcW w:w="794" w:type="dxa"/>
          </w:tcPr>
          <w:p w:rsidR="00305037" w:rsidRPr="003C60DF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:rsidR="00305037" w:rsidRPr="003C60DF" w:rsidRDefault="009E15F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color w:val="000000" w:themeColor="text1"/>
                <w:rtl/>
              </w:rPr>
              <w:t>اقدامات بهداشتی در هنگام بروز طغیان کدامند؟</w:t>
            </w:r>
          </w:p>
        </w:tc>
      </w:tr>
      <w:tr w:rsidR="003C60DF" w:rsidRPr="003C60DF" w:rsidTr="009E15F6">
        <w:trPr>
          <w:cantSplit/>
        </w:trPr>
        <w:tc>
          <w:tcPr>
            <w:tcW w:w="794" w:type="dxa"/>
          </w:tcPr>
          <w:p w:rsidR="009E15F6" w:rsidRPr="003C60DF" w:rsidRDefault="009E15F6" w:rsidP="009E15F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9E15F6" w:rsidRPr="003C60DF" w:rsidRDefault="009E15F6" w:rsidP="009E15F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9E15F6" w:rsidRPr="003C60DF" w:rsidRDefault="009E15F6" w:rsidP="00334193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شناسایی، سالم سازی و حذف مواد غذایی عامل بروز طغیان</w:t>
            </w:r>
          </w:p>
        </w:tc>
      </w:tr>
      <w:tr w:rsidR="003C60DF" w:rsidRPr="003C60DF" w:rsidTr="009E15F6">
        <w:trPr>
          <w:cantSplit/>
        </w:trPr>
        <w:tc>
          <w:tcPr>
            <w:tcW w:w="794" w:type="dxa"/>
          </w:tcPr>
          <w:p w:rsidR="009E15F6" w:rsidRPr="003C60DF" w:rsidRDefault="009E15F6" w:rsidP="009E15F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9E15F6" w:rsidRPr="003C60DF" w:rsidRDefault="009E15F6" w:rsidP="009E15F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9E15F6" w:rsidRPr="003C60DF" w:rsidRDefault="009E15F6" w:rsidP="009E15F6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شناسایی عوامل خطر مرتبط با میزبان، عامل بیماری و محیط</w:t>
            </w:r>
          </w:p>
        </w:tc>
      </w:tr>
      <w:tr w:rsidR="003C60DF" w:rsidRPr="003C60DF" w:rsidTr="009E15F6">
        <w:trPr>
          <w:cantSplit/>
        </w:trPr>
        <w:tc>
          <w:tcPr>
            <w:tcW w:w="794" w:type="dxa"/>
          </w:tcPr>
          <w:p w:rsidR="009E15F6" w:rsidRPr="003C60DF" w:rsidRDefault="009E15F6" w:rsidP="009E15F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9E15F6" w:rsidRPr="003C60DF" w:rsidRDefault="009E15F6" w:rsidP="009E15F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9E15F6" w:rsidRPr="003C60DF" w:rsidRDefault="009E15F6" w:rsidP="009E15F6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ارزیابی میزان بروز خطر و پیشگیری از بروز طغیان های آینده</w:t>
            </w:r>
          </w:p>
        </w:tc>
      </w:tr>
      <w:tr w:rsidR="003C60DF" w:rsidRPr="003C60DF" w:rsidTr="009E15F6">
        <w:trPr>
          <w:cantSplit/>
        </w:trPr>
        <w:tc>
          <w:tcPr>
            <w:tcW w:w="794" w:type="dxa"/>
          </w:tcPr>
          <w:p w:rsidR="009E15F6" w:rsidRPr="003C60DF" w:rsidRDefault="009E15F6" w:rsidP="009E15F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9E15F6" w:rsidRPr="003C60DF" w:rsidRDefault="009E15F6" w:rsidP="009E15F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9E15F6" w:rsidRPr="003C60DF" w:rsidRDefault="009E15F6" w:rsidP="009E15F6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هر سه مورد</w:t>
            </w:r>
          </w:p>
        </w:tc>
      </w:tr>
      <w:tr w:rsidR="00A83656" w:rsidRPr="003C60DF" w:rsidTr="009E15F6">
        <w:trPr>
          <w:cantSplit/>
        </w:trPr>
        <w:tc>
          <w:tcPr>
            <w:tcW w:w="794" w:type="dxa"/>
          </w:tcPr>
          <w:p w:rsidR="00A83656" w:rsidRPr="003C60DF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2262B5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2262B5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:rsidR="001218DE" w:rsidRPr="003C60DF" w:rsidRDefault="002262B5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color w:val="000000" w:themeColor="text1"/>
                <w:rtl/>
              </w:rPr>
              <w:t>تعداد کارکنان مورد نیاز بهداشت محیط مورد نیاز در بلایا به ازای تعداد افراد آسیب دیده:</w:t>
            </w:r>
          </w:p>
          <w:p w:rsidR="001218DE" w:rsidRPr="003C60DF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2262B5">
        <w:trPr>
          <w:cantSplit/>
        </w:trPr>
        <w:tc>
          <w:tcPr>
            <w:tcW w:w="794" w:type="dxa"/>
          </w:tcPr>
          <w:p w:rsidR="002262B5" w:rsidRPr="003C60DF" w:rsidRDefault="002262B5" w:rsidP="002262B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2262B5" w:rsidRPr="003C60DF" w:rsidRDefault="002262B5" w:rsidP="002262B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2262B5" w:rsidRPr="003C60DF" w:rsidRDefault="002262B5" w:rsidP="002262B5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کمتر از 1000 نفر 1 نفر ستادی 2 نفر اجرایی       </w:t>
            </w:r>
          </w:p>
        </w:tc>
      </w:tr>
      <w:tr w:rsidR="003C60DF" w:rsidRPr="003C60DF" w:rsidTr="002262B5">
        <w:trPr>
          <w:cantSplit/>
        </w:trPr>
        <w:tc>
          <w:tcPr>
            <w:tcW w:w="794" w:type="dxa"/>
          </w:tcPr>
          <w:p w:rsidR="002262B5" w:rsidRPr="003C60DF" w:rsidRDefault="002262B5" w:rsidP="002262B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2262B5" w:rsidRPr="003C60DF" w:rsidRDefault="002262B5" w:rsidP="002262B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2262B5" w:rsidRPr="003C60DF" w:rsidRDefault="002262B5" w:rsidP="002262B5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1000 نفر الی 10000 نفر 1 نفر ستادی 4 نفر اجرایی    </w:t>
            </w:r>
          </w:p>
        </w:tc>
      </w:tr>
      <w:tr w:rsidR="003C60DF" w:rsidRPr="003C60DF" w:rsidTr="002262B5">
        <w:trPr>
          <w:cantSplit/>
        </w:trPr>
        <w:tc>
          <w:tcPr>
            <w:tcW w:w="794" w:type="dxa"/>
          </w:tcPr>
          <w:p w:rsidR="002262B5" w:rsidRPr="003C60DF" w:rsidRDefault="002262B5" w:rsidP="002262B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2262B5" w:rsidRPr="003C60DF" w:rsidRDefault="002262B5" w:rsidP="002262B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2262B5" w:rsidRPr="003C60DF" w:rsidRDefault="002262B5" w:rsidP="002262B5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10000 نفر الی 50000 نفر 1 نفر ستادی 4 تا 8 نفر اجرایی      </w:t>
            </w:r>
          </w:p>
        </w:tc>
      </w:tr>
      <w:tr w:rsidR="003C60DF" w:rsidRPr="003C60DF" w:rsidTr="002262B5">
        <w:trPr>
          <w:cantSplit/>
        </w:trPr>
        <w:tc>
          <w:tcPr>
            <w:tcW w:w="794" w:type="dxa"/>
          </w:tcPr>
          <w:p w:rsidR="002262B5" w:rsidRPr="003C60DF" w:rsidRDefault="002262B5" w:rsidP="002262B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2262B5" w:rsidRPr="003C60DF" w:rsidRDefault="002262B5" w:rsidP="002262B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2262B5" w:rsidRPr="003C60DF" w:rsidRDefault="002262B5" w:rsidP="002262B5">
            <w:pPr>
              <w:spacing w:line="324" w:lineRule="auto"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هر سه مورد</w:t>
            </w:r>
          </w:p>
        </w:tc>
      </w:tr>
      <w:tr w:rsidR="00A83656" w:rsidRPr="003C60DF" w:rsidTr="002262B5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FB6D55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FB6D55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:rsidR="001218DE" w:rsidRPr="003C60DF" w:rsidRDefault="00AF026A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color w:val="000000" w:themeColor="text1"/>
                <w:rtl/>
              </w:rPr>
              <w:t>سمپاشی کدام یک از محل های ذیل برای مبارزه با ناقلین مورد نیاز هست؟</w:t>
            </w:r>
          </w:p>
          <w:p w:rsidR="001218DE" w:rsidRPr="003C60DF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FB6D55">
        <w:trPr>
          <w:cantSplit/>
        </w:trPr>
        <w:tc>
          <w:tcPr>
            <w:tcW w:w="794" w:type="dxa"/>
          </w:tcPr>
          <w:p w:rsidR="00FB6D55" w:rsidRPr="003C60DF" w:rsidRDefault="00FB6D55" w:rsidP="00FB6D5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B6D55" w:rsidRPr="003C60DF" w:rsidRDefault="00FB6D55" w:rsidP="00FB6D5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B6D55" w:rsidRPr="003C60DF" w:rsidRDefault="00FB6D55" w:rsidP="00FB6D55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گودال ها، مانداب ها و امثال این ها   </w:t>
            </w:r>
          </w:p>
        </w:tc>
      </w:tr>
      <w:tr w:rsidR="003C60DF" w:rsidRPr="003C60DF" w:rsidTr="00FB6D55">
        <w:trPr>
          <w:cantSplit/>
        </w:trPr>
        <w:tc>
          <w:tcPr>
            <w:tcW w:w="794" w:type="dxa"/>
          </w:tcPr>
          <w:p w:rsidR="00FB6D55" w:rsidRPr="003C60DF" w:rsidRDefault="00FB6D55" w:rsidP="00FB6D5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B6D55" w:rsidRPr="003C60DF" w:rsidRDefault="00FB6D55" w:rsidP="00FB6D5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B6D55" w:rsidRPr="003C60DF" w:rsidRDefault="00FB6D55" w:rsidP="00FB6D55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محل های دفن اجساد   </w:t>
            </w:r>
          </w:p>
        </w:tc>
      </w:tr>
      <w:tr w:rsidR="003C60DF" w:rsidRPr="003C60DF" w:rsidTr="00FB6D55">
        <w:trPr>
          <w:cantSplit/>
        </w:trPr>
        <w:tc>
          <w:tcPr>
            <w:tcW w:w="794" w:type="dxa"/>
          </w:tcPr>
          <w:p w:rsidR="00FB6D55" w:rsidRPr="003C60DF" w:rsidRDefault="00FB6D55" w:rsidP="00FB6D5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B6D55" w:rsidRPr="003C60DF" w:rsidRDefault="00FB6D55" w:rsidP="00FB6D5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B6D55" w:rsidRPr="003C60DF" w:rsidRDefault="00FB6D55" w:rsidP="00FB6D55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محل دفن زباله و محل های آ لوده به حشرات     </w:t>
            </w:r>
          </w:p>
        </w:tc>
      </w:tr>
      <w:tr w:rsidR="003C60DF" w:rsidRPr="003C60DF" w:rsidTr="00FB6D55">
        <w:trPr>
          <w:cantSplit/>
        </w:trPr>
        <w:tc>
          <w:tcPr>
            <w:tcW w:w="794" w:type="dxa"/>
          </w:tcPr>
          <w:p w:rsidR="00FB6D55" w:rsidRPr="003C60DF" w:rsidRDefault="00FB6D55" w:rsidP="00FB6D5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B6D55" w:rsidRPr="003C60DF" w:rsidRDefault="00FB6D55" w:rsidP="00FB6D5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B6D55" w:rsidRPr="003C60DF" w:rsidRDefault="00FB6D55" w:rsidP="00FB6D55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هرسه مورد</w:t>
            </w:r>
          </w:p>
        </w:tc>
      </w:tr>
      <w:tr w:rsidR="00A83656" w:rsidRPr="003C60DF" w:rsidTr="00FB6D55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B50FC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7B50FC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:rsidR="001218DE" w:rsidRPr="003C60DF" w:rsidRDefault="007B50F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color w:val="000000" w:themeColor="text1"/>
                <w:rtl/>
              </w:rPr>
              <w:t>کدام یک از موارد زیر جزو آموزش بهداشت محیط در بلایا می باشد؟</w:t>
            </w:r>
          </w:p>
          <w:p w:rsidR="001218DE" w:rsidRPr="003C60DF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B50FC">
        <w:trPr>
          <w:cantSplit/>
        </w:trPr>
        <w:tc>
          <w:tcPr>
            <w:tcW w:w="794" w:type="dxa"/>
          </w:tcPr>
          <w:p w:rsidR="007B50FC" w:rsidRPr="003C60DF" w:rsidRDefault="007B50FC" w:rsidP="007B50F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B50FC" w:rsidRPr="003C60DF" w:rsidRDefault="007B50FC" w:rsidP="007B50F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B50FC" w:rsidRPr="003C60DF" w:rsidRDefault="007B50FC" w:rsidP="007B50FC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آموزش نگهداری صحیح مواد غذایی   </w:t>
            </w:r>
          </w:p>
        </w:tc>
      </w:tr>
      <w:tr w:rsidR="003C60DF" w:rsidRPr="003C60DF" w:rsidTr="007B50FC">
        <w:trPr>
          <w:cantSplit/>
        </w:trPr>
        <w:tc>
          <w:tcPr>
            <w:tcW w:w="794" w:type="dxa"/>
          </w:tcPr>
          <w:p w:rsidR="007B50FC" w:rsidRPr="003C60DF" w:rsidRDefault="007B50FC" w:rsidP="007B50F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B50FC" w:rsidRPr="003C60DF" w:rsidRDefault="007B50FC" w:rsidP="007B50F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B50FC" w:rsidRPr="003C60DF" w:rsidRDefault="007B50FC" w:rsidP="007B50FC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آموزش در جهت خطرات ناشی از آب و غذای آلوده </w:t>
            </w:r>
          </w:p>
        </w:tc>
      </w:tr>
      <w:tr w:rsidR="003C60DF" w:rsidRPr="003C60DF" w:rsidTr="007B50FC">
        <w:trPr>
          <w:cantSplit/>
        </w:trPr>
        <w:tc>
          <w:tcPr>
            <w:tcW w:w="794" w:type="dxa"/>
          </w:tcPr>
          <w:p w:rsidR="007B50FC" w:rsidRPr="003C60DF" w:rsidRDefault="007B50FC" w:rsidP="007B50F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B50FC" w:rsidRPr="003C60DF" w:rsidRDefault="007B50FC" w:rsidP="007B50F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B50FC" w:rsidRPr="003C60DF" w:rsidRDefault="007B50FC" w:rsidP="007B50FC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آموزش تهیه و مصرف کلر مادر  </w:t>
            </w:r>
          </w:p>
        </w:tc>
      </w:tr>
      <w:tr w:rsidR="003C60DF" w:rsidRPr="003C60DF" w:rsidTr="007B50FC">
        <w:trPr>
          <w:cantSplit/>
        </w:trPr>
        <w:tc>
          <w:tcPr>
            <w:tcW w:w="794" w:type="dxa"/>
          </w:tcPr>
          <w:p w:rsidR="007B50FC" w:rsidRPr="003C60DF" w:rsidRDefault="007B50FC" w:rsidP="007B50F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B50FC" w:rsidRPr="003C60DF" w:rsidRDefault="007B50FC" w:rsidP="007B50F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B50FC" w:rsidRPr="003C60DF" w:rsidRDefault="007B50FC" w:rsidP="007B50FC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هرسه مورد</w:t>
            </w:r>
          </w:p>
        </w:tc>
      </w:tr>
      <w:tr w:rsidR="00A83656" w:rsidRPr="003C60DF" w:rsidTr="007B50FC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BE56BC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207A1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BE56BC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:rsidR="001218DE" w:rsidRPr="003C60DF" w:rsidRDefault="00BE56BC" w:rsidP="00BE56BC">
            <w:pPr>
              <w:spacing w:line="324" w:lineRule="auto"/>
              <w:ind w:left="425"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کدام یک از موارد ذیل جزو شرح وظایف تیم عملیاتی بهداشت محیط در بلایا نمی باشد؟</w:t>
            </w:r>
          </w:p>
        </w:tc>
      </w:tr>
      <w:tr w:rsidR="003C60DF" w:rsidRPr="003C60DF" w:rsidTr="00BE56BC">
        <w:trPr>
          <w:cantSplit/>
        </w:trPr>
        <w:tc>
          <w:tcPr>
            <w:tcW w:w="794" w:type="dxa"/>
          </w:tcPr>
          <w:p w:rsidR="00BE56BC" w:rsidRPr="003C60DF" w:rsidRDefault="00BE56BC" w:rsidP="00BE56B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E56BC" w:rsidRPr="003C60DF" w:rsidRDefault="00BE56BC" w:rsidP="00BE56B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E56BC" w:rsidRPr="003C60DF" w:rsidRDefault="00BE56BC" w:rsidP="00BE56BC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تعیین محل استقرار چادر </w:t>
            </w:r>
          </w:p>
        </w:tc>
      </w:tr>
      <w:tr w:rsidR="003C60DF" w:rsidRPr="003C60DF" w:rsidTr="00BE56BC">
        <w:trPr>
          <w:cantSplit/>
        </w:trPr>
        <w:tc>
          <w:tcPr>
            <w:tcW w:w="794" w:type="dxa"/>
          </w:tcPr>
          <w:p w:rsidR="00BE56BC" w:rsidRPr="003C60DF" w:rsidRDefault="00BE56BC" w:rsidP="00BE56B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E56BC" w:rsidRPr="003C60DF" w:rsidRDefault="00BE56BC" w:rsidP="00BE56B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E56BC" w:rsidRPr="003C60DF" w:rsidRDefault="00BE56BC" w:rsidP="00BE56BC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نظارت بهداشتی بر آب آشامیدنی          </w:t>
            </w:r>
          </w:p>
        </w:tc>
      </w:tr>
      <w:tr w:rsidR="003C60DF" w:rsidRPr="003C60DF" w:rsidTr="00BE56BC">
        <w:trPr>
          <w:cantSplit/>
        </w:trPr>
        <w:tc>
          <w:tcPr>
            <w:tcW w:w="794" w:type="dxa"/>
          </w:tcPr>
          <w:p w:rsidR="00BE56BC" w:rsidRPr="003C60DF" w:rsidRDefault="00BE56BC" w:rsidP="00BE56B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E56BC" w:rsidRPr="003C60DF" w:rsidRDefault="00BE56BC" w:rsidP="00BE56B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E56BC" w:rsidRPr="003C60DF" w:rsidRDefault="00BE56BC" w:rsidP="00BE56BC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نظارت بهداشتی بر سرپناه   </w:t>
            </w:r>
          </w:p>
        </w:tc>
      </w:tr>
      <w:tr w:rsidR="003C60DF" w:rsidRPr="003C60DF" w:rsidTr="00BE56BC">
        <w:trPr>
          <w:cantSplit/>
        </w:trPr>
        <w:tc>
          <w:tcPr>
            <w:tcW w:w="794" w:type="dxa"/>
          </w:tcPr>
          <w:p w:rsidR="00BE56BC" w:rsidRPr="003C60DF" w:rsidRDefault="00BE56BC" w:rsidP="00BE56B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E56BC" w:rsidRPr="003C60DF" w:rsidRDefault="00BE56BC" w:rsidP="00BE56B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E56BC" w:rsidRPr="003C60DF" w:rsidRDefault="00BE56BC" w:rsidP="00BE56BC">
            <w:pPr>
              <w:rPr>
                <w:color w:val="000000" w:themeColor="text1"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نظارت بهداشتی بر مواد غذایی </w:t>
            </w:r>
          </w:p>
        </w:tc>
      </w:tr>
      <w:tr w:rsidR="00A83656" w:rsidRPr="003C60DF" w:rsidTr="00BE56BC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41</w:t>
            </w:r>
          </w:p>
        </w:tc>
        <w:tc>
          <w:tcPr>
            <w:tcW w:w="9411" w:type="dxa"/>
            <w:gridSpan w:val="2"/>
          </w:tcPr>
          <w:p w:rsidR="001218DE" w:rsidRPr="003C60DF" w:rsidRDefault="004A779D" w:rsidP="004A779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ارزیابی و گزارش وضعیت سلامت محیط و کار در شرایط اضطرار چیست؟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4A779D" w:rsidP="00D87F2E">
            <w:pPr>
              <w:pStyle w:val="a2"/>
              <w:keepNext/>
              <w:keepLines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برآورد خسارات بهداشت محیط و بهداشت حرفه ای مناطق آسیب دیده در قالب تیم های مشترک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4A779D" w:rsidP="00D87F2E">
            <w:pPr>
              <w:pStyle w:val="a2"/>
              <w:keepNext/>
              <w:keepLines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ارزیابی شامل ارزیابی سریع ایمنی، اسکان، حمل و نقل، عوامل پرتییو عوامل بیولوژیک محیط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4A779D" w:rsidP="00D87F2E">
            <w:pPr>
              <w:pStyle w:val="a2"/>
              <w:keepNext/>
              <w:keepLines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الف و ب صحیح هست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4A779D" w:rsidP="00D87F2E">
            <w:pPr>
              <w:pStyle w:val="a2"/>
              <w:keepNext/>
              <w:keepLines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هیچ کدام 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42</w:t>
            </w:r>
          </w:p>
        </w:tc>
        <w:tc>
          <w:tcPr>
            <w:tcW w:w="9411" w:type="dxa"/>
            <w:gridSpan w:val="2"/>
          </w:tcPr>
          <w:p w:rsidR="001218DE" w:rsidRPr="003C60DF" w:rsidRDefault="004A779D" w:rsidP="004A779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شرح وظایف بهداشت محیط در حوادث و بلایا چیست؟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4A779D" w:rsidP="00D87F2E">
            <w:pPr>
              <w:pStyle w:val="a2"/>
              <w:keepNext/>
              <w:keepLines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شناسایی خطرات ب</w:t>
            </w:r>
            <w:r w:rsidR="005E08F5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ا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لقوه و ب</w:t>
            </w:r>
            <w:r w:rsidR="005E08F5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ا</w:t>
            </w: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لفعل جهت جلوگیری از حوادث ثانویه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4A779D" w:rsidP="00D87F2E">
            <w:pPr>
              <w:pStyle w:val="a2"/>
              <w:keepNext/>
              <w:keepLines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تحلیل گزارش ارزیابی و تدوین برنامه عملیاتی پاسخ با مشارکت سایر واحد های مرتبط </w:t>
            </w:r>
            <w:r w:rsidR="006F0B67"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وزارت/دانشگاه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6F0B67" w:rsidP="005E08F5">
            <w:pPr>
              <w:pStyle w:val="a2"/>
              <w:keepNext/>
              <w:keepLines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ارزیابی دوره ای وضعیت سلامت محیط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6F0B67" w:rsidP="00D87F2E">
            <w:pPr>
              <w:pStyle w:val="a2"/>
              <w:keepNext/>
              <w:keepLines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C60DF">
              <w:rPr>
                <w:rFonts w:cs="B Nazanin" w:hint="cs"/>
                <w:b/>
                <w:bCs/>
                <w:color w:val="000000" w:themeColor="text1"/>
                <w:rtl/>
              </w:rPr>
              <w:t>هر سه مورد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43</w:t>
            </w:r>
          </w:p>
        </w:tc>
        <w:tc>
          <w:tcPr>
            <w:tcW w:w="9411" w:type="dxa"/>
            <w:gridSpan w:val="2"/>
          </w:tcPr>
          <w:p w:rsidR="001218DE" w:rsidRPr="003C60DF" w:rsidRDefault="006F0B67" w:rsidP="006F0B6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 یک از موارد ذیل در ارزیابی سریع در مورد بهداشت آب و فاضلاب مهم می باشد؟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6F0B6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ریسک سامانه های آبرسانی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6F0B6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وضعیت دفع فاضلاب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6F0B6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منابع آب جایگزین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6F0B6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هر سه مورد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44</w:t>
            </w:r>
          </w:p>
        </w:tc>
        <w:tc>
          <w:tcPr>
            <w:tcW w:w="9411" w:type="dxa"/>
            <w:gridSpan w:val="2"/>
          </w:tcPr>
          <w:p w:rsidR="001218DE" w:rsidRPr="003C60DF" w:rsidRDefault="007F4D29" w:rsidP="007F4D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آزمایشگاه سیار عوامل محیطی طبق چک لیست ارزیابی و گزارش وضعیت سلامت محیط و کار در شرایط اضطرار شامل سنجش کدام یک از عوامل زیر می باشد؟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7F4D2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آب آشامیدنی و فاضلاب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7F4D2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غذا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7F4D2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هوا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7F4D2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هرسه مورد 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45</w:t>
            </w:r>
          </w:p>
        </w:tc>
        <w:tc>
          <w:tcPr>
            <w:tcW w:w="9411" w:type="dxa"/>
            <w:gridSpan w:val="2"/>
          </w:tcPr>
          <w:p w:rsidR="001218DE" w:rsidRPr="003C60DF" w:rsidRDefault="00B0087C" w:rsidP="00B0087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سامانه های آبرسانی با ریسک خیلی بالا، میزان ریسک</w:t>
            </w:r>
            <w:r w:rsidR="007F4D2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چه محدوده ای می باشد؟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B0087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بیشتر از 50 درصد و کمتر از 75 درصد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B0087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بیشتر از 75 درصد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B0087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بیشتر از 25 درصد و کمتر از 50 درصد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B0087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AF763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46</w:t>
            </w:r>
          </w:p>
        </w:tc>
        <w:tc>
          <w:tcPr>
            <w:tcW w:w="9411" w:type="dxa"/>
            <w:gridSpan w:val="2"/>
          </w:tcPr>
          <w:p w:rsidR="001218DE" w:rsidRPr="003C60DF" w:rsidRDefault="00841FBF" w:rsidP="00841FB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طبق چک لیست ارزیابی وضعیت بهداشت محیط</w:t>
            </w:r>
            <w:r w:rsidR="00EE690F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در شرایط اضطرار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، 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وضعیت منطقه از نظر تلفات دامی مطلوب می باشد یعنی چه؟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B0087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منظور وضعیتی است که در آن هیچ تعداد لاشه دامی در منطقه بلازده وجود </w:t>
            </w:r>
            <w:r w:rsidR="00841FBF"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نداشته باشد.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841FBF" w:rsidP="003C11C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منظور وضعیتی است که در آن </w:t>
            </w:r>
            <w:r w:rsidR="003C11CA"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بیشتر از یک مورد</w:t>
            </w: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لاشه دامی در منطقه بلازده وجود </w:t>
            </w:r>
            <w:r w:rsidR="003C11CA"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ن</w:t>
            </w: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داشته باشد.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841FB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الف و ب صحیح است</w:t>
            </w:r>
            <w:r w:rsidR="009510DC"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.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841FB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1218D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47</w:t>
            </w:r>
          </w:p>
        </w:tc>
        <w:tc>
          <w:tcPr>
            <w:tcW w:w="9411" w:type="dxa"/>
            <w:gridSpan w:val="2"/>
          </w:tcPr>
          <w:p w:rsidR="001218DE" w:rsidRPr="003C60DF" w:rsidRDefault="00841FBF" w:rsidP="00841FB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طبق چک لیست ارزیابی وضعیت بهداشت محیط</w:t>
            </w:r>
            <w:r w:rsidR="00EE690F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در شرایط اضطرار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، وضعیت منطقه از نظر پسماند مطلوب می باشد یعنی چه؟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841FB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مواردی که تفکیک، جمع اوری و نگهداری پسماند تهدید علیه بهداشت عمومی نباشد.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841FBF" w:rsidP="00841FB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مواردی که جمع آوری و نگهداری و دفع پسماند تهدید علیه بهداشت عمومی نباشد.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841FBF" w:rsidP="003C11C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مواردی که تفکیک، جمع </w:t>
            </w:r>
            <w:r w:rsidR="003C11CA"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آ</w:t>
            </w: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وری، نگهداری و دفع پسماند تهدید علیه بهداشت عمومی نباشد.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841FB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48</w:t>
            </w:r>
          </w:p>
        </w:tc>
        <w:tc>
          <w:tcPr>
            <w:tcW w:w="9411" w:type="dxa"/>
            <w:gridSpan w:val="2"/>
          </w:tcPr>
          <w:p w:rsidR="001218DE" w:rsidRPr="003C60DF" w:rsidRDefault="00841FBF" w:rsidP="00EE690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طبق چک لیست ارزیابی وضعیت بهداشت محیط</w:t>
            </w:r>
            <w:r w:rsidR="00EE690F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و کار در شرایط اضطرار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، </w:t>
            </w:r>
            <w:r w:rsidR="00EE690F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منظور از 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وضعیت منطقه از نظر آلودگی هوا و منابع آلوده کننده مصنوعی چیست؟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color w:val="000000" w:themeColor="text1"/>
                <w:szCs w:val="24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b w:val="0"/>
                <w:color w:val="000000" w:themeColor="text1"/>
                <w:szCs w:val="24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841FB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سوابق آلودگی هوا در منطقه با توجه به مستندات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color w:val="000000" w:themeColor="text1"/>
                <w:szCs w:val="24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b w:val="0"/>
                <w:color w:val="000000" w:themeColor="text1"/>
                <w:szCs w:val="24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EE690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سوابق حوادث شیمیائی</w:t>
            </w:r>
            <w:r w:rsidR="003C11CA"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</w:t>
            </w: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نظیر انفجار مخازن مواد شیمیائی و یا آتش سوزی رخ داده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color w:val="000000" w:themeColor="text1"/>
                <w:szCs w:val="24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b w:val="0"/>
                <w:color w:val="000000" w:themeColor="text1"/>
                <w:szCs w:val="24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EE690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الف و ب صحیح است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color w:val="000000" w:themeColor="text1"/>
                <w:szCs w:val="24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b w:val="0"/>
                <w:color w:val="000000" w:themeColor="text1"/>
                <w:szCs w:val="24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EE690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49</w:t>
            </w:r>
          </w:p>
        </w:tc>
        <w:tc>
          <w:tcPr>
            <w:tcW w:w="9411" w:type="dxa"/>
            <w:gridSpan w:val="2"/>
          </w:tcPr>
          <w:p w:rsidR="001218DE" w:rsidRPr="003C60DF" w:rsidRDefault="00EE690F" w:rsidP="00EE690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طبق چک لیست ارزیابی وضعیت بهداشت محیط در شرایط اضطرار، منظور از چشمه هسته ای آسیب دیده تحدید شده چیست؟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EE690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منظور این است که در مکان چشمه های هسته ای آسیب دیده، اقدامات رفع آلودگی انجام و به اصطلاح چشمه های هسته ای محدود شود.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EE690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منظور تعداد چشمه های هسته ای آسیب دیده می باشد.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EE690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الف و ب صحیح هست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EE690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50</w:t>
            </w:r>
          </w:p>
        </w:tc>
        <w:tc>
          <w:tcPr>
            <w:tcW w:w="9411" w:type="dxa"/>
            <w:gridSpan w:val="2"/>
          </w:tcPr>
          <w:p w:rsidR="001218DE" w:rsidRPr="003C60DF" w:rsidRDefault="00EE690F" w:rsidP="00EE690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طبق چک لیست ارزیابی وضعیت سلامت محیط و کار در شرایط اضطرار، منظور از آلودگی به سموم شیمیائی چیست؟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EE690F" w:rsidP="003C11C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آلودگی شیمیائی در اثر حادثه از منابع خانگی یا تجاری و صنعتی منطقه حادثه دیده</w:t>
            </w:r>
            <w:r w:rsidR="003C11CA"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</w:t>
            </w: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ب</w:t>
            </w:r>
            <w:r w:rsidR="003C11CA"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ه</w:t>
            </w: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محیط پراکنده گردیده است.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EE690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انتشار سموم در منابع آب آشامیدنی و مواد غذایی موجود در منطقه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EE690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الف و ب صحیح است.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EE690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51</w:t>
            </w:r>
          </w:p>
        </w:tc>
        <w:tc>
          <w:tcPr>
            <w:tcW w:w="9411" w:type="dxa"/>
            <w:gridSpan w:val="2"/>
          </w:tcPr>
          <w:p w:rsidR="001218DE" w:rsidRPr="003C60DF" w:rsidRDefault="00EE690F" w:rsidP="00EE690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طبق چک لیست ارزیابی وضعیت بهداشت محیط در شرایط اضطرار</w:t>
            </w:r>
            <w:r w:rsidR="00F1292F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،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نیاز مندی های مربوط به اقدامات بهداشت محیط دربخش آب آشامیدنی در حوادث و بلایا کدام یک از موارد ذیل می باشد؟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F1292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پر کلرین و قرص کلر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216B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کیت کلر سنج </w:t>
            </w:r>
            <w:r w:rsidR="0067755F"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و پی اچ سنج </w:t>
            </w: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و محلول های آن </w:t>
            </w:r>
            <w:r w:rsidR="00F1292F"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F1292F" w:rsidP="00216BB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کدورت سنج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F1292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هر سه مورد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52</w:t>
            </w:r>
          </w:p>
        </w:tc>
        <w:tc>
          <w:tcPr>
            <w:tcW w:w="9411" w:type="dxa"/>
            <w:gridSpan w:val="2"/>
          </w:tcPr>
          <w:p w:rsidR="001218DE" w:rsidRPr="003C60DF" w:rsidRDefault="0067755F" w:rsidP="00216BB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طبق چک لیست ارزیابی وضعیت بهداشت محیط در شرایط اضطرار، واحد های همکار بهداشت محیط در نظارت بهداشتی بر آب آشامیدنی و فاضلاب کدام واحد های می باشند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3C11CA" w:rsidP="0067755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مدیریت </w:t>
            </w:r>
            <w:r w:rsidR="0067755F"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بیماری های واگیر، مدیریت شبکه، آزمایشگاه مرجع سلامت، آموزش و ارتقای سلامت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67755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اورژانس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67755F" w:rsidP="0067755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معاونت غذا و دارو و  معاونت درمان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67755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هر سه مورد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53</w:t>
            </w:r>
          </w:p>
        </w:tc>
        <w:tc>
          <w:tcPr>
            <w:tcW w:w="9411" w:type="dxa"/>
            <w:gridSpan w:val="2"/>
          </w:tcPr>
          <w:p w:rsidR="001218DE" w:rsidRPr="003C60DF" w:rsidRDefault="00030ABB" w:rsidP="00030A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طبق چک لیست ارزیابی وضعیت بهداشت محیط در شرایط اضطرار، </w:t>
            </w:r>
            <w:r w:rsidR="0067755F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تعداد کیت کلر سنج و پی اچ سنج و کیت میکروبی 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</w:t>
            </w:r>
            <w:r w:rsidR="0067755F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 برای اشرشیا کلی به ازای 10000 نفر جمعیت تحت تاثیر به ترتیب چند دستگاه می باشد؟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67755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10 دستگاه- 1 دستگاه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67755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1 دستگاه- 1 دستگاه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67755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10 دستگاه- 10 دستگاه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67755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1 دستگاه </w:t>
            </w:r>
            <w:r w:rsidRPr="003C60DF">
              <w:rPr>
                <w:rStyle w:val="StyleComplexNazanin"/>
                <w:rFonts w:ascii="Sakkal Majalla" w:hAnsi="Sakkal Majalla" w:cs="Sakkal Majalla" w:hint="cs"/>
                <w:bCs/>
                <w:color w:val="000000" w:themeColor="text1"/>
                <w:rtl/>
                <w:lang w:bidi="fa-IR"/>
              </w:rPr>
              <w:t>–</w:t>
            </w: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10 دستگاه 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54</w:t>
            </w:r>
          </w:p>
        </w:tc>
        <w:tc>
          <w:tcPr>
            <w:tcW w:w="9411" w:type="dxa"/>
            <w:gridSpan w:val="2"/>
          </w:tcPr>
          <w:p w:rsidR="001218DE" w:rsidRPr="003C60DF" w:rsidRDefault="00030ABB" w:rsidP="00030A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طبق چک لیست ارزیابی وضعیت بهداشت محیط در شرایط اضطرار، کدام یک از موارد ذیل جزو شرح وظایف بهداشت محیط کارکرد تخصصی نظارت بهداشتی بر مواد غذایی می باشد؟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030AB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نظارت بهداشتی بر توزیع، حمل و نقل و کنترل مشخصات بسته های ارسالی مواد غذایی و جلوگیری از عرضه مواد غذایی مشکوک و فاسد، نمونه برداری از مواد غذایی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030ABB" w:rsidP="00030AB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کنترل بیماری های مرتبط با غذا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030AB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نظارت بر اماکن عمومی و مراکز تهیه و توزیع مواد غذایی و آموزش نگهداری صحیح مواد غذایی </w:t>
            </w:r>
            <w:r w:rsidR="003C11CA"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</w:t>
            </w: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به گروه هدف و کنترل بهداشتی سرد خانه ها و انبار ها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030AB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هر سه مورد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55</w:t>
            </w:r>
          </w:p>
        </w:tc>
        <w:tc>
          <w:tcPr>
            <w:tcW w:w="9411" w:type="dxa"/>
            <w:gridSpan w:val="2"/>
          </w:tcPr>
          <w:p w:rsidR="001218DE" w:rsidRPr="003C60DF" w:rsidRDefault="006C3DCA" w:rsidP="006C3DC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فعالیت کنترل بیماری های مرتبط با غذا ، واحد های با واحد سلامت محیط کدام واحد های می باشند؟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6C3D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مدیریت بیماری های واگیر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6C3D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آزمایشگاه مرجع سلامت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6C3DCA" w:rsidP="006C3DC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اورژانس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6C3D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هرسه مورد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56</w:t>
            </w:r>
          </w:p>
        </w:tc>
        <w:tc>
          <w:tcPr>
            <w:tcW w:w="9411" w:type="dxa"/>
            <w:gridSpan w:val="2"/>
          </w:tcPr>
          <w:p w:rsidR="001218DE" w:rsidRPr="003C60DF" w:rsidRDefault="006C3DCA" w:rsidP="006C3DC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فعالیت کنترل حشرات، جوندگان و ناقلین در مواقع حوادث و سوانح سازمان های برون بخشی همکار با سلامت محیط و کار کدام ها هستند؟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6C3D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جمعیت هلال احمر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6C3D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دامپزشکی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6C3D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محیط زیست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6C3D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هر سه مورد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57</w:t>
            </w:r>
          </w:p>
        </w:tc>
        <w:tc>
          <w:tcPr>
            <w:tcW w:w="9411" w:type="dxa"/>
            <w:gridSpan w:val="2"/>
          </w:tcPr>
          <w:p w:rsidR="001218DE" w:rsidRPr="003C60DF" w:rsidRDefault="006C3DCA" w:rsidP="006C3DC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طبق چک لیست ارزیابی وضعیت بهداشت محیط در شرایط اضطرار، کدام یک از تجهیزات ذیل برای کارکرد نظارت بهداشتی بر سمپاشی ، ضدعفونی و گند زدایی مورد نیاز می باشد؟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6C3D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ترمال فاگ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6C3D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مه پاش و سم پاش های دستی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6C3DCA" w:rsidP="003C11C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وسایل حفاظت فردی در خصوص کنترل محیطی مبارزه با ناقلین، حشرات و جوندگان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6C3D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 سه مورد 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58</w:t>
            </w:r>
          </w:p>
        </w:tc>
        <w:tc>
          <w:tcPr>
            <w:tcW w:w="9411" w:type="dxa"/>
            <w:gridSpan w:val="2"/>
          </w:tcPr>
          <w:p w:rsidR="001218DE" w:rsidRPr="003C60DF" w:rsidRDefault="00AF075F" w:rsidP="006C3DC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کارکرد تخصص نظارت سلامت محیط و کار بر بیمارستان ها و مراکز بهداشتی درمانی کدام یک از موارد ذیل جزو شرح وظایف بهداشت محیط می باشد؟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AF075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نظارت بر تفکیک، جمع آوری، بی خطر سازی، نگهداری و دفع بهداشتی پساماند ها در شرایط بحرانی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AF075F" w:rsidP="00AF075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نظارت بر بهسازی و گند زدایی محیط های درمانی و نظارت بر جمع آوری، انتقال و دفع بهداشتی فاضلاب در شرایط بحرانی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AF075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نظارت بر بهداشت آب و بهداشت مواد غذایی،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AF075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 سه مورد 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59</w:t>
            </w:r>
          </w:p>
        </w:tc>
        <w:tc>
          <w:tcPr>
            <w:tcW w:w="9411" w:type="dxa"/>
            <w:gridSpan w:val="2"/>
          </w:tcPr>
          <w:p w:rsidR="001218DE" w:rsidRPr="003C60DF" w:rsidRDefault="001C609C" w:rsidP="001C609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کارکرد پاسخ سلامت محیط و کار در مواقع شرایط اضطرار آلودگی هوا و وقوع گرد و غبار کدام یک از موارد ذیل جزو شرح وظایف بهداشت محیط می باشد؟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6F127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اطلاع رسانی در خصوص خود مراقبتی در مواجهه به شرایط اضطرار آلودگی هوا و طوفان های گرد و غبار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6F127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همکاری در اجرا و نظارت بر مصوبات کمیته اضطرار آلودگی هوا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6F1276" w:rsidP="00BC364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تشدید بازرسی از مراکز تهیه و توزیع مواد غذایی، نظارت بر منابع و شبکه آب آشامیدنی و. نظارت بر سیستم تهویه مرا</w:t>
            </w:r>
            <w:r w:rsidR="00BC3645"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ک</w:t>
            </w: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ز بهداشتی و درمانی 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6F127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هر سه مورد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B0087C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فوریت های بهداشت محیط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60</w:t>
            </w:r>
          </w:p>
        </w:tc>
        <w:tc>
          <w:tcPr>
            <w:tcW w:w="9411" w:type="dxa"/>
            <w:gridSpan w:val="2"/>
          </w:tcPr>
          <w:p w:rsidR="001218DE" w:rsidRPr="003C60DF" w:rsidRDefault="002632A6" w:rsidP="002632A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تدوین </w:t>
            </w: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lang w:bidi="fa-IR"/>
              </w:rPr>
              <w:t>EOP</w:t>
            </w: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 در کدام </w:t>
            </w:r>
            <w:r w:rsidR="00BC3645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فاز زمانی پاسخ به فوریت ها و بلایا انجام می گیرد؟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BC3645" w:rsidP="00BC364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فاز قبل از وقوع حادثه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BC364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فاز بعد از وقوع حادثه 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BC364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الف و ب صحیح هست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BC364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CC2B5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کتاب برنامه ملی پاسخ نظام سلامت در بلایا و فوریت ها و دستورالعمل ها</w:t>
            </w: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EA256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EA256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61</w:t>
            </w:r>
          </w:p>
        </w:tc>
        <w:tc>
          <w:tcPr>
            <w:tcW w:w="9411" w:type="dxa"/>
            <w:gridSpan w:val="2"/>
          </w:tcPr>
          <w:p w:rsidR="001218DE" w:rsidRPr="003C60DF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1218DE" w:rsidRPr="003C60DF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EA256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EA256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EA256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EA256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83656" w:rsidRPr="003C60DF" w:rsidTr="00EA256E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62</w:t>
            </w:r>
          </w:p>
        </w:tc>
        <w:tc>
          <w:tcPr>
            <w:tcW w:w="9411" w:type="dxa"/>
            <w:gridSpan w:val="2"/>
          </w:tcPr>
          <w:p w:rsidR="001218DE" w:rsidRPr="003C60DF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1218DE" w:rsidRPr="003C60DF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3C60DF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3C60DF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63</w:t>
            </w:r>
          </w:p>
        </w:tc>
        <w:tc>
          <w:tcPr>
            <w:tcW w:w="9411" w:type="dxa"/>
            <w:gridSpan w:val="2"/>
          </w:tcPr>
          <w:p w:rsidR="001218DE" w:rsidRPr="003C60DF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1218DE" w:rsidRPr="003C60DF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3C60DF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3C60DF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3C60DF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D87F2E">
        <w:trPr>
          <w:cantSplit/>
        </w:trPr>
        <w:tc>
          <w:tcPr>
            <w:tcW w:w="794" w:type="dxa"/>
          </w:tcPr>
          <w:p w:rsidR="001218DE" w:rsidRPr="003C60DF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3C60DF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3C60DF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CC2B50" w:rsidRPr="003C60DF" w:rsidRDefault="00CC2B50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:rsidR="00CC2B50" w:rsidRPr="003C60DF" w:rsidRDefault="00CC2B50" w:rsidP="00CC2B50">
      <w:pPr>
        <w:rPr>
          <w:color w:val="000000" w:themeColor="text1"/>
        </w:rPr>
      </w:pPr>
    </w:p>
    <w:p w:rsidR="00CC2B50" w:rsidRPr="003C60DF" w:rsidRDefault="00CC2B50" w:rsidP="00CC2B50">
      <w:pPr>
        <w:rPr>
          <w:color w:val="000000" w:themeColor="text1"/>
        </w:rPr>
      </w:pPr>
    </w:p>
    <w:p w:rsidR="00CC2B50" w:rsidRPr="003C60DF" w:rsidRDefault="00CC2B50" w:rsidP="00CC2B50">
      <w:pPr>
        <w:rPr>
          <w:color w:val="000000" w:themeColor="text1"/>
        </w:rPr>
      </w:pPr>
    </w:p>
    <w:p w:rsidR="00CC2B50" w:rsidRPr="003C60DF" w:rsidRDefault="00CC2B50" w:rsidP="00CC2B50">
      <w:pPr>
        <w:rPr>
          <w:color w:val="000000" w:themeColor="text1"/>
        </w:rPr>
      </w:pPr>
    </w:p>
    <w:p w:rsidR="00CC2B50" w:rsidRPr="003C60DF" w:rsidRDefault="00CC2B50" w:rsidP="00CC2B50">
      <w:pPr>
        <w:rPr>
          <w:color w:val="000000" w:themeColor="text1"/>
        </w:rPr>
      </w:pPr>
    </w:p>
    <w:p w:rsidR="00CC2B50" w:rsidRPr="003C60DF" w:rsidRDefault="00CC2B50" w:rsidP="00CC2B50">
      <w:pPr>
        <w:rPr>
          <w:color w:val="000000" w:themeColor="text1"/>
        </w:rPr>
      </w:pPr>
    </w:p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EA256E">
        <w:trPr>
          <w:cantSplit/>
        </w:trPr>
        <w:tc>
          <w:tcPr>
            <w:tcW w:w="794" w:type="dxa"/>
            <w:shd w:val="clear" w:color="auto" w:fill="auto"/>
          </w:tcPr>
          <w:p w:rsidR="005110C8" w:rsidRPr="003C60DF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3C60DF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EA256E">
        <w:trPr>
          <w:cantSplit/>
        </w:trPr>
        <w:tc>
          <w:tcPr>
            <w:tcW w:w="794" w:type="dxa"/>
          </w:tcPr>
          <w:p w:rsidR="005110C8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65</w:t>
            </w:r>
          </w:p>
        </w:tc>
        <w:tc>
          <w:tcPr>
            <w:tcW w:w="9411" w:type="dxa"/>
            <w:gridSpan w:val="2"/>
          </w:tcPr>
          <w:p w:rsidR="005110C8" w:rsidRPr="003C60DF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5110C8" w:rsidRPr="003C60DF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EA256E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EA256E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EA256E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EA256E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EA256E">
        <w:trPr>
          <w:cantSplit/>
        </w:trPr>
        <w:tc>
          <w:tcPr>
            <w:tcW w:w="794" w:type="dxa"/>
          </w:tcPr>
          <w:p w:rsidR="00A83656" w:rsidRPr="003C60DF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5110C8" w:rsidRPr="003C60DF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5110C8" w:rsidRPr="003C60DF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3C60DF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66</w:t>
            </w:r>
          </w:p>
        </w:tc>
        <w:tc>
          <w:tcPr>
            <w:tcW w:w="9411" w:type="dxa"/>
            <w:gridSpan w:val="2"/>
          </w:tcPr>
          <w:p w:rsidR="005110C8" w:rsidRPr="003C60DF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5110C8" w:rsidRPr="003C60DF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5110C8" w:rsidRPr="003C60DF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5110C8" w:rsidRPr="003C60DF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3C60DF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67</w:t>
            </w:r>
          </w:p>
        </w:tc>
        <w:tc>
          <w:tcPr>
            <w:tcW w:w="9411" w:type="dxa"/>
            <w:gridSpan w:val="2"/>
          </w:tcPr>
          <w:p w:rsidR="005110C8" w:rsidRPr="003C60DF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5110C8" w:rsidRPr="003C60DF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5110C8" w:rsidRPr="003C60DF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5110C8" w:rsidRPr="003C60DF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3C60DF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68</w:t>
            </w:r>
          </w:p>
        </w:tc>
        <w:tc>
          <w:tcPr>
            <w:tcW w:w="9411" w:type="dxa"/>
            <w:gridSpan w:val="2"/>
          </w:tcPr>
          <w:p w:rsidR="005110C8" w:rsidRPr="003C60DF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5110C8" w:rsidRPr="003C60DF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5110C8" w:rsidRPr="003C60DF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5110C8" w:rsidRPr="003C60DF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3C60DF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69</w:t>
            </w:r>
          </w:p>
        </w:tc>
        <w:tc>
          <w:tcPr>
            <w:tcW w:w="9411" w:type="dxa"/>
            <w:gridSpan w:val="2"/>
          </w:tcPr>
          <w:p w:rsidR="005110C8" w:rsidRPr="003C60DF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5110C8" w:rsidRPr="003C60DF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A83656" w:rsidRPr="003C60DF" w:rsidTr="00A12D2B">
        <w:trPr>
          <w:cantSplit/>
        </w:trPr>
        <w:tc>
          <w:tcPr>
            <w:tcW w:w="794" w:type="dxa"/>
          </w:tcPr>
          <w:p w:rsidR="00A83656" w:rsidRPr="003C60DF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3C60DF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5110C8" w:rsidRPr="003C60DF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5110C8" w:rsidRPr="003C60DF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3C60DF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70</w:t>
            </w:r>
          </w:p>
        </w:tc>
        <w:tc>
          <w:tcPr>
            <w:tcW w:w="9411" w:type="dxa"/>
            <w:gridSpan w:val="2"/>
          </w:tcPr>
          <w:p w:rsidR="005110C8" w:rsidRPr="003C60DF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5110C8" w:rsidRPr="003C60DF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5110C8" w:rsidRPr="003C60DF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3C60DF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3C60DF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C60DF" w:rsidTr="00A12D2B">
        <w:trPr>
          <w:cantSplit/>
        </w:trPr>
        <w:tc>
          <w:tcPr>
            <w:tcW w:w="794" w:type="dxa"/>
          </w:tcPr>
          <w:p w:rsidR="00161EA0" w:rsidRPr="003C60DF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3C60DF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5110C8" w:rsidRPr="003C60DF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71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C60DF" w:rsidTr="00A12D2B">
        <w:trPr>
          <w:cantSplit/>
        </w:trPr>
        <w:tc>
          <w:tcPr>
            <w:tcW w:w="794" w:type="dxa"/>
          </w:tcPr>
          <w:p w:rsidR="00161EA0" w:rsidRPr="003C60DF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3C60DF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72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C60DF" w:rsidTr="00A12D2B">
        <w:trPr>
          <w:cantSplit/>
        </w:trPr>
        <w:tc>
          <w:tcPr>
            <w:tcW w:w="794" w:type="dxa"/>
          </w:tcPr>
          <w:p w:rsidR="00161EA0" w:rsidRPr="003C60DF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3C60DF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73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C60DF" w:rsidTr="00A12D2B">
        <w:trPr>
          <w:cantSplit/>
        </w:trPr>
        <w:tc>
          <w:tcPr>
            <w:tcW w:w="794" w:type="dxa"/>
          </w:tcPr>
          <w:p w:rsidR="00161EA0" w:rsidRPr="003C60DF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3C60DF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74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C60DF" w:rsidTr="00A12D2B">
        <w:trPr>
          <w:cantSplit/>
        </w:trPr>
        <w:tc>
          <w:tcPr>
            <w:tcW w:w="794" w:type="dxa"/>
          </w:tcPr>
          <w:p w:rsidR="00161EA0" w:rsidRPr="003C60DF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3C60DF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75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C60DF" w:rsidTr="00A12D2B">
        <w:trPr>
          <w:cantSplit/>
        </w:trPr>
        <w:tc>
          <w:tcPr>
            <w:tcW w:w="794" w:type="dxa"/>
          </w:tcPr>
          <w:p w:rsidR="00161EA0" w:rsidRPr="003C60DF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3C60DF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76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C60DF" w:rsidTr="00A12D2B">
        <w:trPr>
          <w:cantSplit/>
        </w:trPr>
        <w:tc>
          <w:tcPr>
            <w:tcW w:w="794" w:type="dxa"/>
          </w:tcPr>
          <w:p w:rsidR="00161EA0" w:rsidRPr="003C60DF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3C60DF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77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C60DF" w:rsidTr="00A12D2B">
        <w:trPr>
          <w:cantSplit/>
        </w:trPr>
        <w:tc>
          <w:tcPr>
            <w:tcW w:w="794" w:type="dxa"/>
          </w:tcPr>
          <w:p w:rsidR="00161EA0" w:rsidRPr="003C60DF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3C60DF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78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C60DF" w:rsidTr="00A12D2B">
        <w:trPr>
          <w:cantSplit/>
        </w:trPr>
        <w:tc>
          <w:tcPr>
            <w:tcW w:w="794" w:type="dxa"/>
          </w:tcPr>
          <w:p w:rsidR="00161EA0" w:rsidRPr="003C60DF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3C60DF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79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C60DF" w:rsidTr="00A12D2B">
        <w:trPr>
          <w:cantSplit/>
        </w:trPr>
        <w:tc>
          <w:tcPr>
            <w:tcW w:w="794" w:type="dxa"/>
          </w:tcPr>
          <w:p w:rsidR="00161EA0" w:rsidRPr="003C60DF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3C60DF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C60DF" w:rsidTr="00A12D2B">
        <w:trPr>
          <w:cantSplit/>
        </w:trPr>
        <w:tc>
          <w:tcPr>
            <w:tcW w:w="794" w:type="dxa"/>
          </w:tcPr>
          <w:p w:rsidR="00161EA0" w:rsidRPr="003C60DF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3C60DF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81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C60DF" w:rsidTr="00A12D2B">
        <w:trPr>
          <w:cantSplit/>
        </w:trPr>
        <w:tc>
          <w:tcPr>
            <w:tcW w:w="794" w:type="dxa"/>
          </w:tcPr>
          <w:p w:rsidR="00161EA0" w:rsidRPr="003C60DF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3C60DF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82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161EA0" w:rsidRPr="003C60DF" w:rsidTr="00A12D2B">
        <w:trPr>
          <w:cantSplit/>
        </w:trPr>
        <w:tc>
          <w:tcPr>
            <w:tcW w:w="794" w:type="dxa"/>
          </w:tcPr>
          <w:p w:rsidR="00161EA0" w:rsidRPr="003C60DF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3C60DF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83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CA41BE" w:rsidRPr="003C60DF" w:rsidTr="00A12D2B">
        <w:trPr>
          <w:cantSplit/>
        </w:trPr>
        <w:tc>
          <w:tcPr>
            <w:tcW w:w="794" w:type="dxa"/>
          </w:tcPr>
          <w:p w:rsidR="00CA41BE" w:rsidRPr="003C60DF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CA41BE" w:rsidRPr="003C60DF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84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CA41BE" w:rsidRPr="003C60DF" w:rsidTr="00A12D2B">
        <w:trPr>
          <w:cantSplit/>
        </w:trPr>
        <w:tc>
          <w:tcPr>
            <w:tcW w:w="794" w:type="dxa"/>
          </w:tcPr>
          <w:p w:rsidR="00CA41BE" w:rsidRPr="003C60DF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CA41BE" w:rsidRPr="003C60DF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85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625E8" w:rsidRPr="003C60DF" w:rsidTr="00A12D2B">
        <w:trPr>
          <w:cantSplit/>
        </w:trPr>
        <w:tc>
          <w:tcPr>
            <w:tcW w:w="794" w:type="dxa"/>
          </w:tcPr>
          <w:p w:rsidR="00E625E8" w:rsidRPr="003C60DF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625E8" w:rsidRPr="003C60DF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86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625E8" w:rsidRPr="003C60DF" w:rsidTr="00A12D2B">
        <w:trPr>
          <w:cantSplit/>
        </w:trPr>
        <w:tc>
          <w:tcPr>
            <w:tcW w:w="794" w:type="dxa"/>
          </w:tcPr>
          <w:p w:rsidR="00E625E8" w:rsidRPr="003C60DF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625E8" w:rsidRPr="003C60DF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87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A12D2B" w:rsidRPr="003C60DF" w:rsidRDefault="00A12D2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12D2B" w:rsidRPr="003C60DF" w:rsidRDefault="00A12D2B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12D2B" w:rsidRPr="003C60DF" w:rsidRDefault="00A12D2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88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89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90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91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92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93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94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95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96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97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98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99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100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101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102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103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>
      <w:pPr>
        <w:bidi w:val="0"/>
        <w:rPr>
          <w:rStyle w:val="StyleComplexNazanin"/>
          <w:rFonts w:asciiTheme="majorBidi" w:hAnsiTheme="majorBidi" w:cs="B Nazanin"/>
          <w:bCs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104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105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106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107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108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109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110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112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3C60DF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113</w:t>
            </w:r>
          </w:p>
        </w:tc>
        <w:tc>
          <w:tcPr>
            <w:tcW w:w="9411" w:type="dxa"/>
            <w:gridSpan w:val="2"/>
          </w:tcPr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BC1A66" w:rsidRPr="003C60DF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BC1A66" w:rsidRPr="003C60DF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3C60DF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3C60DF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BC1A66" w:rsidRPr="003C60DF" w:rsidRDefault="00BC1A6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114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5110C8" w:rsidRPr="003C60DF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115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116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117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118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119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120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F87B18" w:rsidRPr="003C60DF" w:rsidTr="00572B29">
        <w:trPr>
          <w:cantSplit/>
        </w:trPr>
        <w:tc>
          <w:tcPr>
            <w:tcW w:w="794" w:type="dxa"/>
          </w:tcPr>
          <w:p w:rsidR="00F87B18" w:rsidRPr="003C60DF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3C60DF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121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122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123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124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125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126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127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128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129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130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131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132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133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134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135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136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137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138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139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140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141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142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3C60DF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143</w:t>
            </w:r>
          </w:p>
        </w:tc>
        <w:tc>
          <w:tcPr>
            <w:tcW w:w="9411" w:type="dxa"/>
            <w:gridSpan w:val="2"/>
          </w:tcPr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E850E7" w:rsidRPr="003C60DF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E850E7" w:rsidRPr="003C60DF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3C60DF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3C60DF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144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145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146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147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148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149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E850E7" w:rsidRPr="003C60DF" w:rsidRDefault="00E850E7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1218DE" w:rsidRPr="003C60DF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572B29" w:rsidRPr="003C60DF" w:rsidTr="00572B29">
        <w:trPr>
          <w:cantSplit/>
        </w:trPr>
        <w:tc>
          <w:tcPr>
            <w:tcW w:w="794" w:type="dxa"/>
          </w:tcPr>
          <w:p w:rsidR="00572B29" w:rsidRPr="003C60DF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3C60DF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159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169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3C60DF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3C60DF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7E1F29" w:rsidRPr="003C60DF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7E1F29">
        <w:trPr>
          <w:cantSplit/>
        </w:trPr>
        <w:tc>
          <w:tcPr>
            <w:tcW w:w="794" w:type="dxa"/>
          </w:tcPr>
          <w:p w:rsidR="007E1F29" w:rsidRPr="003C60DF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3C60DF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3C60DF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7E1F29" w:rsidRPr="003C60DF" w:rsidRDefault="007E1F29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174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179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183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E921FB" w:rsidRPr="003C60DF" w:rsidTr="00280825">
        <w:trPr>
          <w:cantSplit/>
        </w:trPr>
        <w:tc>
          <w:tcPr>
            <w:tcW w:w="794" w:type="dxa"/>
          </w:tcPr>
          <w:p w:rsidR="00E921FB" w:rsidRPr="003C60DF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3C60DF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C60DF" w:rsidTr="00280825">
        <w:trPr>
          <w:cantSplit/>
        </w:trPr>
        <w:tc>
          <w:tcPr>
            <w:tcW w:w="794" w:type="dxa"/>
          </w:tcPr>
          <w:p w:rsidR="0063391A" w:rsidRPr="003C60DF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3C60DF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C60DF" w:rsidTr="00280825">
        <w:trPr>
          <w:cantSplit/>
        </w:trPr>
        <w:tc>
          <w:tcPr>
            <w:tcW w:w="794" w:type="dxa"/>
          </w:tcPr>
          <w:p w:rsidR="0063391A" w:rsidRPr="003C60DF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3C60DF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C60DF" w:rsidTr="00280825">
        <w:trPr>
          <w:cantSplit/>
        </w:trPr>
        <w:tc>
          <w:tcPr>
            <w:tcW w:w="794" w:type="dxa"/>
          </w:tcPr>
          <w:p w:rsidR="0063391A" w:rsidRPr="003C60DF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3C60DF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189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C60DF" w:rsidTr="00280825">
        <w:trPr>
          <w:cantSplit/>
        </w:trPr>
        <w:tc>
          <w:tcPr>
            <w:tcW w:w="794" w:type="dxa"/>
          </w:tcPr>
          <w:p w:rsidR="0063391A" w:rsidRPr="003C60DF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3C60DF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C60DF" w:rsidTr="00280825">
        <w:trPr>
          <w:cantSplit/>
        </w:trPr>
        <w:tc>
          <w:tcPr>
            <w:tcW w:w="794" w:type="dxa"/>
          </w:tcPr>
          <w:p w:rsidR="0063391A" w:rsidRPr="003C60DF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3C60DF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C60DF" w:rsidTr="00280825">
        <w:trPr>
          <w:cantSplit/>
        </w:trPr>
        <w:tc>
          <w:tcPr>
            <w:tcW w:w="794" w:type="dxa"/>
          </w:tcPr>
          <w:p w:rsidR="0063391A" w:rsidRPr="003C60DF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3C60DF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C60DF" w:rsidTr="00280825">
        <w:trPr>
          <w:cantSplit/>
        </w:trPr>
        <w:tc>
          <w:tcPr>
            <w:tcW w:w="794" w:type="dxa"/>
          </w:tcPr>
          <w:p w:rsidR="0063391A" w:rsidRPr="003C60DF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3C60DF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C60DF" w:rsidTr="00280825">
        <w:trPr>
          <w:cantSplit/>
        </w:trPr>
        <w:tc>
          <w:tcPr>
            <w:tcW w:w="794" w:type="dxa"/>
          </w:tcPr>
          <w:p w:rsidR="0063391A" w:rsidRPr="003C60DF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3C60DF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C60DF" w:rsidTr="00280825">
        <w:trPr>
          <w:cantSplit/>
        </w:trPr>
        <w:tc>
          <w:tcPr>
            <w:tcW w:w="794" w:type="dxa"/>
          </w:tcPr>
          <w:p w:rsidR="0063391A" w:rsidRPr="003C60DF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3C60DF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3C60DF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A46E56" w:rsidRPr="003C60DF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A46E56" w:rsidRPr="003C60DF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3C60DF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3C60DF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C60DF" w:rsidTr="00280825">
        <w:trPr>
          <w:cantSplit/>
        </w:trPr>
        <w:tc>
          <w:tcPr>
            <w:tcW w:w="794" w:type="dxa"/>
          </w:tcPr>
          <w:p w:rsidR="0063391A" w:rsidRPr="003C60DF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3C60DF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A46E56" w:rsidRPr="003C60DF" w:rsidRDefault="00A46E56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F04E33" w:rsidRPr="003C60DF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F04E33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F04E33" w:rsidRPr="003C60DF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F04E33" w:rsidRPr="003C60DF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C60DF" w:rsidTr="00280825">
        <w:trPr>
          <w:cantSplit/>
        </w:trPr>
        <w:tc>
          <w:tcPr>
            <w:tcW w:w="794" w:type="dxa"/>
          </w:tcPr>
          <w:p w:rsidR="0063391A" w:rsidRPr="003C60DF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3C60DF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F04E33" w:rsidRPr="003C60DF" w:rsidRDefault="00F04E33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C25E1C">
        <w:trPr>
          <w:cantSplit/>
        </w:trPr>
        <w:tc>
          <w:tcPr>
            <w:tcW w:w="794" w:type="dxa"/>
            <w:shd w:val="clear" w:color="auto" w:fill="auto"/>
          </w:tcPr>
          <w:p w:rsidR="00F04E33" w:rsidRPr="003C60DF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F04E33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F04E33" w:rsidRPr="003C60DF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F04E33" w:rsidRPr="003C60DF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C60DF" w:rsidTr="00280825">
        <w:trPr>
          <w:cantSplit/>
        </w:trPr>
        <w:tc>
          <w:tcPr>
            <w:tcW w:w="794" w:type="dxa"/>
          </w:tcPr>
          <w:p w:rsidR="0063391A" w:rsidRPr="003C60DF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3C60DF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F04E33" w:rsidRPr="003C60DF" w:rsidRDefault="00F04E33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F04E33" w:rsidRPr="003C60DF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F04E33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  <w:r w:rsidR="008D49C9"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F04E33" w:rsidRPr="003C60DF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F04E33" w:rsidRPr="003C60DF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C60DF" w:rsidTr="00280825">
        <w:trPr>
          <w:cantSplit/>
        </w:trPr>
        <w:tc>
          <w:tcPr>
            <w:tcW w:w="794" w:type="dxa"/>
          </w:tcPr>
          <w:p w:rsidR="0063391A" w:rsidRPr="003C60DF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3C60DF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F04E33" w:rsidRPr="003C60DF" w:rsidRDefault="00F04E33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F04E33" w:rsidRPr="003C60DF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F04E33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199</w:t>
            </w:r>
          </w:p>
        </w:tc>
        <w:tc>
          <w:tcPr>
            <w:tcW w:w="9411" w:type="dxa"/>
            <w:gridSpan w:val="2"/>
          </w:tcPr>
          <w:p w:rsidR="00F04E33" w:rsidRPr="003C60DF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F04E33" w:rsidRPr="003C60DF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C60DF" w:rsidTr="00280825">
        <w:trPr>
          <w:cantSplit/>
        </w:trPr>
        <w:tc>
          <w:tcPr>
            <w:tcW w:w="794" w:type="dxa"/>
          </w:tcPr>
          <w:p w:rsidR="0063391A" w:rsidRPr="003C60DF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3C60DF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F04E33" w:rsidRPr="003C60DF" w:rsidRDefault="00F04E33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C60DF" w:rsidRPr="003C60DF" w:rsidTr="003148D4">
        <w:trPr>
          <w:cantSplit/>
        </w:trPr>
        <w:tc>
          <w:tcPr>
            <w:tcW w:w="794" w:type="dxa"/>
            <w:shd w:val="clear" w:color="auto" w:fill="auto"/>
          </w:tcPr>
          <w:p w:rsidR="00F04E33" w:rsidRPr="003C60DF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F04E33" w:rsidRPr="003C60DF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200</w:t>
            </w:r>
          </w:p>
        </w:tc>
        <w:tc>
          <w:tcPr>
            <w:tcW w:w="9411" w:type="dxa"/>
            <w:gridSpan w:val="2"/>
          </w:tcPr>
          <w:p w:rsidR="00F04E33" w:rsidRPr="003C60DF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سوال</w:t>
            </w:r>
          </w:p>
          <w:p w:rsidR="00F04E33" w:rsidRPr="003C60DF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C60DF" w:rsidRPr="003C60DF" w:rsidTr="003148D4">
        <w:trPr>
          <w:cantSplit/>
        </w:trPr>
        <w:tc>
          <w:tcPr>
            <w:tcW w:w="794" w:type="dxa"/>
          </w:tcPr>
          <w:p w:rsidR="00F04E33" w:rsidRPr="003C60DF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3C60DF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3C60DF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63391A" w:rsidRPr="003C60DF" w:rsidTr="00280825">
        <w:trPr>
          <w:cantSplit/>
        </w:trPr>
        <w:tc>
          <w:tcPr>
            <w:tcW w:w="794" w:type="dxa"/>
          </w:tcPr>
          <w:p w:rsidR="0063391A" w:rsidRPr="003C60DF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C60DF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3C60DF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</w:tbl>
    <w:p w:rsidR="00362C71" w:rsidRPr="003C60DF" w:rsidRDefault="00362C71" w:rsidP="00072457">
      <w:pPr>
        <w:pStyle w:val="a3"/>
        <w:tabs>
          <w:tab w:val="left" w:pos="7510"/>
        </w:tabs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sectPr w:rsidR="00362C71" w:rsidRPr="003C60DF" w:rsidSect="00075C78">
      <w:headerReference w:type="default" r:id="rId8"/>
      <w:footerReference w:type="default" r:id="rId9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9BE" w:rsidRDefault="00CE19BE">
      <w:r>
        <w:separator/>
      </w:r>
    </w:p>
  </w:endnote>
  <w:endnote w:type="continuationSeparator" w:id="0">
    <w:p w:rsidR="00CE19BE" w:rsidRDefault="00CE1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0DC" w:rsidRPr="001F3A0F" w:rsidRDefault="009510DC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3C60DF">
      <w:rPr>
        <w:rStyle w:val="PageNumber"/>
        <w:rFonts w:cs="B Nazanin"/>
        <w:noProof/>
        <w:sz w:val="20"/>
        <w:szCs w:val="20"/>
        <w:rtl/>
      </w:rPr>
      <w:t>17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9BE" w:rsidRDefault="00CE19BE">
      <w:r>
        <w:separator/>
      </w:r>
    </w:p>
  </w:footnote>
  <w:footnote w:type="continuationSeparator" w:id="0">
    <w:p w:rsidR="00CE19BE" w:rsidRDefault="00CE1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0DC" w:rsidRPr="006D36FD" w:rsidRDefault="009510DC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9D1548" wp14:editId="364655DB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10DC" w:rsidRPr="00453C31" w:rsidRDefault="009510DC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معاونت بهداشتی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9D1548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CctgIAALo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" filled="f" stroked="f">
              <v:textbox>
                <w:txbxContent>
                  <w:p w:rsidR="009510DC" w:rsidRPr="00453C31" w:rsidRDefault="009510DC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معاونت بهداشتی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3588AAD" wp14:editId="36CCD9B4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10DC" w:rsidRPr="005937FB" w:rsidRDefault="009510DC" w:rsidP="00E00E2C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1403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588AAD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pJ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" filled="f" stroked="f">
              <v:textbox>
                <w:txbxContent>
                  <w:p w:rsidR="009510DC" w:rsidRPr="005937FB" w:rsidRDefault="009510DC" w:rsidP="00E00E2C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1403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C89379" wp14:editId="08CE74EF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10DC" w:rsidRPr="005937FB" w:rsidRDefault="009510DC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t>…..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C89379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KCuQIAAME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" filled="f" stroked="f">
              <v:textbox>
                <w:txbxContent>
                  <w:p w:rsidR="009510DC" w:rsidRPr="005937FB" w:rsidRDefault="009510DC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t>…..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73689E8E" wp14:editId="0F97B476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F2C48B" wp14:editId="016AF2C0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9510DC" w:rsidRDefault="009510DC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:rsidR="009510DC" w:rsidRDefault="009510D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9F2C48B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" strokeweight="3pt">
              <v:stroke linestyle="thinThin"/>
              <v:textbox>
                <w:txbxContent>
                  <w:p w:rsidR="009510DC" w:rsidRDefault="009510DC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:rsidR="009510DC" w:rsidRDefault="009510DC"/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3EF"/>
    <w:multiLevelType w:val="hybridMultilevel"/>
    <w:tmpl w:val="7FD6C3C4"/>
    <w:lvl w:ilvl="0" w:tplc="6D24564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D2D2721"/>
    <w:multiLevelType w:val="hybridMultilevel"/>
    <w:tmpl w:val="7FD6C3C4"/>
    <w:lvl w:ilvl="0" w:tplc="6D24564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B2918"/>
    <w:multiLevelType w:val="hybridMultilevel"/>
    <w:tmpl w:val="7FD6C3C4"/>
    <w:lvl w:ilvl="0" w:tplc="6D24564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B121E"/>
    <w:multiLevelType w:val="hybridMultilevel"/>
    <w:tmpl w:val="E514E804"/>
    <w:lvl w:ilvl="0" w:tplc="FE60315C">
      <w:start w:val="18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4580EB7"/>
    <w:multiLevelType w:val="hybridMultilevel"/>
    <w:tmpl w:val="7FD6C3C4"/>
    <w:lvl w:ilvl="0" w:tplc="6D24564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BB6316"/>
    <w:multiLevelType w:val="hybridMultilevel"/>
    <w:tmpl w:val="7FD6C3C4"/>
    <w:lvl w:ilvl="0" w:tplc="6D24564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8" w15:restartNumberingAfterBreak="0">
    <w:nsid w:val="7F2D290C"/>
    <w:multiLevelType w:val="hybridMultilevel"/>
    <w:tmpl w:val="7FD6C3C4"/>
    <w:lvl w:ilvl="0" w:tplc="6D24564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1"/>
  </w:num>
  <w:num w:numId="8">
    <w:abstractNumId w:val="0"/>
  </w:num>
  <w:num w:numId="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B77"/>
    <w:rsid w:val="00007F08"/>
    <w:rsid w:val="00010741"/>
    <w:rsid w:val="00021E69"/>
    <w:rsid w:val="000222AF"/>
    <w:rsid w:val="00023943"/>
    <w:rsid w:val="00023FCA"/>
    <w:rsid w:val="000243F2"/>
    <w:rsid w:val="00030ABB"/>
    <w:rsid w:val="00034C30"/>
    <w:rsid w:val="00063EF1"/>
    <w:rsid w:val="00072457"/>
    <w:rsid w:val="00075C78"/>
    <w:rsid w:val="0007792B"/>
    <w:rsid w:val="000808FE"/>
    <w:rsid w:val="000A1C98"/>
    <w:rsid w:val="000A7996"/>
    <w:rsid w:val="000B0F5C"/>
    <w:rsid w:val="000C61AE"/>
    <w:rsid w:val="000E4D0A"/>
    <w:rsid w:val="000F60BA"/>
    <w:rsid w:val="000F71BD"/>
    <w:rsid w:val="00116B38"/>
    <w:rsid w:val="001218DE"/>
    <w:rsid w:val="00136295"/>
    <w:rsid w:val="00136DA6"/>
    <w:rsid w:val="00141165"/>
    <w:rsid w:val="00143380"/>
    <w:rsid w:val="001517D6"/>
    <w:rsid w:val="00161EA0"/>
    <w:rsid w:val="0016236C"/>
    <w:rsid w:val="00166EA4"/>
    <w:rsid w:val="001712CC"/>
    <w:rsid w:val="00174532"/>
    <w:rsid w:val="00175528"/>
    <w:rsid w:val="00194F6A"/>
    <w:rsid w:val="001A71CD"/>
    <w:rsid w:val="001B26BD"/>
    <w:rsid w:val="001C609C"/>
    <w:rsid w:val="001F3A0F"/>
    <w:rsid w:val="00216BB1"/>
    <w:rsid w:val="002207A1"/>
    <w:rsid w:val="00225D4A"/>
    <w:rsid w:val="002262B5"/>
    <w:rsid w:val="00240F7F"/>
    <w:rsid w:val="00247CEE"/>
    <w:rsid w:val="002560AB"/>
    <w:rsid w:val="002615FB"/>
    <w:rsid w:val="002632A6"/>
    <w:rsid w:val="00264411"/>
    <w:rsid w:val="00267CC7"/>
    <w:rsid w:val="00280825"/>
    <w:rsid w:val="002A3DD7"/>
    <w:rsid w:val="002B1FC2"/>
    <w:rsid w:val="002C3C64"/>
    <w:rsid w:val="002D2570"/>
    <w:rsid w:val="002E069A"/>
    <w:rsid w:val="002E4DC9"/>
    <w:rsid w:val="002F3DEC"/>
    <w:rsid w:val="00305037"/>
    <w:rsid w:val="003148D4"/>
    <w:rsid w:val="00317CC2"/>
    <w:rsid w:val="00334193"/>
    <w:rsid w:val="0033484B"/>
    <w:rsid w:val="00340403"/>
    <w:rsid w:val="003514BE"/>
    <w:rsid w:val="00362C71"/>
    <w:rsid w:val="00374FD1"/>
    <w:rsid w:val="00391689"/>
    <w:rsid w:val="003A6A83"/>
    <w:rsid w:val="003C11CA"/>
    <w:rsid w:val="003C60DF"/>
    <w:rsid w:val="003D23F0"/>
    <w:rsid w:val="003E54ED"/>
    <w:rsid w:val="003E5CD3"/>
    <w:rsid w:val="003F434C"/>
    <w:rsid w:val="003F640D"/>
    <w:rsid w:val="00407EE6"/>
    <w:rsid w:val="0041029E"/>
    <w:rsid w:val="0041074F"/>
    <w:rsid w:val="00450F3A"/>
    <w:rsid w:val="00453C31"/>
    <w:rsid w:val="004705F3"/>
    <w:rsid w:val="0047099D"/>
    <w:rsid w:val="00470C96"/>
    <w:rsid w:val="00471789"/>
    <w:rsid w:val="00472477"/>
    <w:rsid w:val="004806E7"/>
    <w:rsid w:val="0048340C"/>
    <w:rsid w:val="00496441"/>
    <w:rsid w:val="004964B4"/>
    <w:rsid w:val="004A340F"/>
    <w:rsid w:val="004A779D"/>
    <w:rsid w:val="004B54F0"/>
    <w:rsid w:val="004B62CD"/>
    <w:rsid w:val="004C0ABB"/>
    <w:rsid w:val="004C4C79"/>
    <w:rsid w:val="004D5396"/>
    <w:rsid w:val="004E395C"/>
    <w:rsid w:val="004E557F"/>
    <w:rsid w:val="004E6059"/>
    <w:rsid w:val="00502D73"/>
    <w:rsid w:val="00510E7A"/>
    <w:rsid w:val="005110C8"/>
    <w:rsid w:val="00513571"/>
    <w:rsid w:val="00516167"/>
    <w:rsid w:val="00516286"/>
    <w:rsid w:val="005460F2"/>
    <w:rsid w:val="005463D3"/>
    <w:rsid w:val="00572B29"/>
    <w:rsid w:val="00582266"/>
    <w:rsid w:val="0059027C"/>
    <w:rsid w:val="0059285E"/>
    <w:rsid w:val="005937FB"/>
    <w:rsid w:val="00597025"/>
    <w:rsid w:val="005A6677"/>
    <w:rsid w:val="005B01B0"/>
    <w:rsid w:val="005B352D"/>
    <w:rsid w:val="005B658B"/>
    <w:rsid w:val="005C3793"/>
    <w:rsid w:val="005C4E45"/>
    <w:rsid w:val="005E08F5"/>
    <w:rsid w:val="005E213A"/>
    <w:rsid w:val="005F3B00"/>
    <w:rsid w:val="005F7F76"/>
    <w:rsid w:val="00600F59"/>
    <w:rsid w:val="00616118"/>
    <w:rsid w:val="006227E8"/>
    <w:rsid w:val="00624C3D"/>
    <w:rsid w:val="00630F76"/>
    <w:rsid w:val="0063169F"/>
    <w:rsid w:val="0063391A"/>
    <w:rsid w:val="00647BBF"/>
    <w:rsid w:val="00656630"/>
    <w:rsid w:val="00664F5C"/>
    <w:rsid w:val="0067755F"/>
    <w:rsid w:val="006832B6"/>
    <w:rsid w:val="00695D7A"/>
    <w:rsid w:val="006B0676"/>
    <w:rsid w:val="006C3DCA"/>
    <w:rsid w:val="006C45A5"/>
    <w:rsid w:val="006D36FD"/>
    <w:rsid w:val="006D4F4F"/>
    <w:rsid w:val="006F0B67"/>
    <w:rsid w:val="006F1276"/>
    <w:rsid w:val="00700CA3"/>
    <w:rsid w:val="007035AC"/>
    <w:rsid w:val="00715BB2"/>
    <w:rsid w:val="00730DC0"/>
    <w:rsid w:val="00730EF2"/>
    <w:rsid w:val="00732AC7"/>
    <w:rsid w:val="007414BA"/>
    <w:rsid w:val="00752BA7"/>
    <w:rsid w:val="0076020B"/>
    <w:rsid w:val="00776D30"/>
    <w:rsid w:val="00786E99"/>
    <w:rsid w:val="00797D4F"/>
    <w:rsid w:val="007A2350"/>
    <w:rsid w:val="007A3878"/>
    <w:rsid w:val="007B50FC"/>
    <w:rsid w:val="007B6765"/>
    <w:rsid w:val="007D1F63"/>
    <w:rsid w:val="007D7EEC"/>
    <w:rsid w:val="007E0865"/>
    <w:rsid w:val="007E1AB8"/>
    <w:rsid w:val="007E1F29"/>
    <w:rsid w:val="007F4D29"/>
    <w:rsid w:val="007F516F"/>
    <w:rsid w:val="007F5EB0"/>
    <w:rsid w:val="007F7D08"/>
    <w:rsid w:val="00805D0A"/>
    <w:rsid w:val="00813B33"/>
    <w:rsid w:val="008204B2"/>
    <w:rsid w:val="00841FBF"/>
    <w:rsid w:val="00843A8F"/>
    <w:rsid w:val="00847B11"/>
    <w:rsid w:val="0085186B"/>
    <w:rsid w:val="008561E6"/>
    <w:rsid w:val="008613EF"/>
    <w:rsid w:val="008712F3"/>
    <w:rsid w:val="00872B77"/>
    <w:rsid w:val="00880240"/>
    <w:rsid w:val="0089421B"/>
    <w:rsid w:val="008A1EC0"/>
    <w:rsid w:val="008B26AC"/>
    <w:rsid w:val="008C0642"/>
    <w:rsid w:val="008C28E7"/>
    <w:rsid w:val="008D132F"/>
    <w:rsid w:val="008D49C9"/>
    <w:rsid w:val="00913D4C"/>
    <w:rsid w:val="00920320"/>
    <w:rsid w:val="00932DDA"/>
    <w:rsid w:val="009510DC"/>
    <w:rsid w:val="00970691"/>
    <w:rsid w:val="00974178"/>
    <w:rsid w:val="009752E7"/>
    <w:rsid w:val="009A6ACB"/>
    <w:rsid w:val="009B24FF"/>
    <w:rsid w:val="009E15F6"/>
    <w:rsid w:val="009E5725"/>
    <w:rsid w:val="009F0F6A"/>
    <w:rsid w:val="009F1E19"/>
    <w:rsid w:val="009F6514"/>
    <w:rsid w:val="009F6DF1"/>
    <w:rsid w:val="00A0324B"/>
    <w:rsid w:val="00A05D84"/>
    <w:rsid w:val="00A12D2B"/>
    <w:rsid w:val="00A1584C"/>
    <w:rsid w:val="00A17869"/>
    <w:rsid w:val="00A17B43"/>
    <w:rsid w:val="00A27234"/>
    <w:rsid w:val="00A32D2F"/>
    <w:rsid w:val="00A3569F"/>
    <w:rsid w:val="00A40E1D"/>
    <w:rsid w:val="00A44826"/>
    <w:rsid w:val="00A46E56"/>
    <w:rsid w:val="00A56133"/>
    <w:rsid w:val="00A572DC"/>
    <w:rsid w:val="00A62ED9"/>
    <w:rsid w:val="00A67F7E"/>
    <w:rsid w:val="00A83656"/>
    <w:rsid w:val="00AC6DD7"/>
    <w:rsid w:val="00AD0A79"/>
    <w:rsid w:val="00AD1158"/>
    <w:rsid w:val="00AD2465"/>
    <w:rsid w:val="00AE7B0B"/>
    <w:rsid w:val="00AF026A"/>
    <w:rsid w:val="00AF075F"/>
    <w:rsid w:val="00AF763F"/>
    <w:rsid w:val="00AF76D9"/>
    <w:rsid w:val="00B0087C"/>
    <w:rsid w:val="00B07F99"/>
    <w:rsid w:val="00B43172"/>
    <w:rsid w:val="00B91DD1"/>
    <w:rsid w:val="00B93860"/>
    <w:rsid w:val="00BB0805"/>
    <w:rsid w:val="00BB5FB2"/>
    <w:rsid w:val="00BC151B"/>
    <w:rsid w:val="00BC1A66"/>
    <w:rsid w:val="00BC3645"/>
    <w:rsid w:val="00BC6CCB"/>
    <w:rsid w:val="00BD1B4C"/>
    <w:rsid w:val="00BD7D25"/>
    <w:rsid w:val="00BE56BC"/>
    <w:rsid w:val="00BE60E2"/>
    <w:rsid w:val="00C0462F"/>
    <w:rsid w:val="00C05DC6"/>
    <w:rsid w:val="00C13B4C"/>
    <w:rsid w:val="00C23652"/>
    <w:rsid w:val="00C25E1C"/>
    <w:rsid w:val="00C33159"/>
    <w:rsid w:val="00C34B4E"/>
    <w:rsid w:val="00C350B5"/>
    <w:rsid w:val="00C36039"/>
    <w:rsid w:val="00C45620"/>
    <w:rsid w:val="00C604EF"/>
    <w:rsid w:val="00C6253A"/>
    <w:rsid w:val="00C733EB"/>
    <w:rsid w:val="00C80A8F"/>
    <w:rsid w:val="00C86FC7"/>
    <w:rsid w:val="00C87175"/>
    <w:rsid w:val="00CA41BE"/>
    <w:rsid w:val="00CC2B50"/>
    <w:rsid w:val="00CC7B97"/>
    <w:rsid w:val="00CD498F"/>
    <w:rsid w:val="00CE19BE"/>
    <w:rsid w:val="00CE5934"/>
    <w:rsid w:val="00D03C49"/>
    <w:rsid w:val="00D07B8C"/>
    <w:rsid w:val="00D60ACE"/>
    <w:rsid w:val="00D60DB2"/>
    <w:rsid w:val="00D6365C"/>
    <w:rsid w:val="00D644E5"/>
    <w:rsid w:val="00D83D6C"/>
    <w:rsid w:val="00D87F2E"/>
    <w:rsid w:val="00D93609"/>
    <w:rsid w:val="00D95FC5"/>
    <w:rsid w:val="00DA0A0E"/>
    <w:rsid w:val="00DA6CEC"/>
    <w:rsid w:val="00DB2B51"/>
    <w:rsid w:val="00DB6F73"/>
    <w:rsid w:val="00DD68B7"/>
    <w:rsid w:val="00E00E2C"/>
    <w:rsid w:val="00E113B5"/>
    <w:rsid w:val="00E1698C"/>
    <w:rsid w:val="00E20861"/>
    <w:rsid w:val="00E4791B"/>
    <w:rsid w:val="00E625E8"/>
    <w:rsid w:val="00E649A3"/>
    <w:rsid w:val="00E850E7"/>
    <w:rsid w:val="00E86D60"/>
    <w:rsid w:val="00E921FB"/>
    <w:rsid w:val="00EA256E"/>
    <w:rsid w:val="00ED365E"/>
    <w:rsid w:val="00ED5B61"/>
    <w:rsid w:val="00EE690F"/>
    <w:rsid w:val="00EF5619"/>
    <w:rsid w:val="00F04E33"/>
    <w:rsid w:val="00F04F05"/>
    <w:rsid w:val="00F1037A"/>
    <w:rsid w:val="00F113A4"/>
    <w:rsid w:val="00F1292F"/>
    <w:rsid w:val="00F12D27"/>
    <w:rsid w:val="00F303AF"/>
    <w:rsid w:val="00F37BDF"/>
    <w:rsid w:val="00F410CC"/>
    <w:rsid w:val="00F426A4"/>
    <w:rsid w:val="00F46722"/>
    <w:rsid w:val="00F652D8"/>
    <w:rsid w:val="00F84E4C"/>
    <w:rsid w:val="00F87B18"/>
    <w:rsid w:val="00F90451"/>
    <w:rsid w:val="00F939C0"/>
    <w:rsid w:val="00F95726"/>
    <w:rsid w:val="00F97266"/>
    <w:rsid w:val="00FA0234"/>
    <w:rsid w:val="00FA6D61"/>
    <w:rsid w:val="00FB5998"/>
    <w:rsid w:val="00FB6D55"/>
    <w:rsid w:val="00FC5A65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A1584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F005D-E8AF-45E2-9909-A35AB9E7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379</TotalTime>
  <Pages>1</Pages>
  <Words>4263</Words>
  <Characters>24303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28509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Saeed Hemmati</cp:lastModifiedBy>
  <cp:revision>89</cp:revision>
  <cp:lastPrinted>1900-12-31T19:30:00Z</cp:lastPrinted>
  <dcterms:created xsi:type="dcterms:W3CDTF">2021-06-26T07:05:00Z</dcterms:created>
  <dcterms:modified xsi:type="dcterms:W3CDTF">2025-06-17T06:45:00Z</dcterms:modified>
</cp:coreProperties>
</file>